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68BA" w14:textId="3423463B" w:rsidR="00EF165F" w:rsidRPr="005D4D8E" w:rsidRDefault="00EF165F" w:rsidP="00EF165F">
      <w:pPr>
        <w:rPr>
          <w:sz w:val="28"/>
          <w:szCs w:val="24"/>
          <w:lang w:val="lt-LT"/>
        </w:rPr>
      </w:pPr>
      <w:r>
        <w:rPr>
          <w:noProof/>
          <w:sz w:val="24"/>
          <w:szCs w:val="24"/>
          <w:lang w:val="lt-LT"/>
        </w:rPr>
        <w:t xml:space="preserve">      </w:t>
      </w:r>
      <w:r w:rsidRPr="005D4D8E">
        <w:rPr>
          <w:noProof/>
          <w:sz w:val="24"/>
          <w:szCs w:val="24"/>
          <w:lang w:val="lt-LT"/>
        </w:rPr>
        <w:t>Kalvarijos savivaldybės tarybai                                                            2025-0</w:t>
      </w:r>
      <w:r>
        <w:rPr>
          <w:noProof/>
          <w:sz w:val="24"/>
          <w:szCs w:val="24"/>
          <w:lang w:val="lt-LT"/>
        </w:rPr>
        <w:t>8-22</w:t>
      </w:r>
      <w:r w:rsidRPr="005D4D8E">
        <w:rPr>
          <w:noProof/>
          <w:sz w:val="24"/>
          <w:szCs w:val="24"/>
          <w:lang w:val="lt-LT"/>
        </w:rPr>
        <w:t xml:space="preserve">   Nr.                                             </w:t>
      </w:r>
    </w:p>
    <w:p w14:paraId="7FFD2EB1" w14:textId="77777777" w:rsidR="003E42BB" w:rsidRPr="00851D59" w:rsidRDefault="003E42BB" w:rsidP="00953FEF">
      <w:pPr>
        <w:ind w:left="-993" w:firstLine="993"/>
        <w:rPr>
          <w:sz w:val="22"/>
          <w:lang w:val="lt-LT"/>
        </w:rPr>
        <w:sectPr w:rsidR="003E42BB" w:rsidRPr="00851D59" w:rsidSect="004B65FF">
          <w:headerReference w:type="first" r:id="rId8"/>
          <w:footerReference w:type="first" r:id="rId9"/>
          <w:type w:val="continuous"/>
          <w:pgSz w:w="11906" w:h="16838" w:code="9"/>
          <w:pgMar w:top="1701" w:right="567" w:bottom="1134" w:left="1701" w:header="624" w:footer="624" w:gutter="0"/>
          <w:cols w:space="1296"/>
          <w:docGrid w:linePitch="272"/>
        </w:sect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78240A" w14:paraId="0EA3AF45" w14:textId="77777777" w:rsidTr="00EF165F">
        <w:trPr>
          <w:jc w:val="center"/>
        </w:trPr>
        <w:tc>
          <w:tcPr>
            <w:tcW w:w="9638" w:type="dxa"/>
          </w:tcPr>
          <w:p w14:paraId="2EF52BF2" w14:textId="72D4BC0C" w:rsidR="00101EA4" w:rsidRPr="00851D59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</w:p>
        </w:tc>
      </w:tr>
      <w:tr w:rsidR="00101EA4" w:rsidRPr="0078240A" w14:paraId="463AC917" w14:textId="77777777" w:rsidTr="00EF165F">
        <w:trPr>
          <w:trHeight w:val="437"/>
          <w:jc w:val="center"/>
        </w:trPr>
        <w:tc>
          <w:tcPr>
            <w:tcW w:w="9638" w:type="dxa"/>
          </w:tcPr>
          <w:p w14:paraId="3564BAB4" w14:textId="551EFE8F" w:rsidR="00C87274" w:rsidRPr="001F3DF3" w:rsidRDefault="00561F5E" w:rsidP="00A11EC2">
            <w:pPr>
              <w:jc w:val="center"/>
              <w:rPr>
                <w:bCs/>
                <w:sz w:val="24"/>
                <w:szCs w:val="24"/>
                <w:lang w:val="lt-LT"/>
              </w:rPr>
            </w:pPr>
            <w:r w:rsidRPr="00851D59">
              <w:rPr>
                <w:b/>
                <w:sz w:val="24"/>
                <w:szCs w:val="24"/>
                <w:lang w:val="lt-LT"/>
              </w:rPr>
              <w:t xml:space="preserve"> </w:t>
            </w:r>
            <w:r w:rsidR="00C87274" w:rsidRPr="001F3DF3">
              <w:rPr>
                <w:bCs/>
                <w:sz w:val="24"/>
                <w:szCs w:val="24"/>
                <w:lang w:val="lt-LT"/>
              </w:rPr>
              <w:t>SPRENDIM</w:t>
            </w:r>
            <w:r w:rsidR="00E362CA" w:rsidRPr="001F3DF3">
              <w:rPr>
                <w:bCs/>
                <w:sz w:val="24"/>
                <w:szCs w:val="24"/>
                <w:lang w:val="lt-LT"/>
              </w:rPr>
              <w:t>O</w:t>
            </w:r>
            <w:r w:rsidR="00EF3A49" w:rsidRPr="001F3DF3">
              <w:rPr>
                <w:bCs/>
                <w:sz w:val="24"/>
                <w:szCs w:val="24"/>
                <w:lang w:val="lt-LT"/>
              </w:rPr>
              <w:t xml:space="preserve"> PROJEKTO</w:t>
            </w:r>
            <w:r w:rsidR="00BD6D27" w:rsidRPr="001F3DF3">
              <w:rPr>
                <w:bCs/>
                <w:sz w:val="24"/>
                <w:szCs w:val="24"/>
                <w:lang w:val="lt-LT"/>
              </w:rPr>
              <w:t xml:space="preserve"> </w:t>
            </w:r>
            <w:r w:rsidR="000628F3">
              <w:rPr>
                <w:bCs/>
                <w:sz w:val="24"/>
                <w:szCs w:val="24"/>
                <w:lang w:val="lt-LT"/>
              </w:rPr>
              <w:t>„</w:t>
            </w:r>
            <w:r w:rsidR="00C87274" w:rsidRPr="001F3DF3">
              <w:rPr>
                <w:bCs/>
                <w:sz w:val="24"/>
                <w:szCs w:val="24"/>
                <w:lang w:val="lt-LT"/>
              </w:rPr>
              <w:t>DĖL KALVARIJOS SAVIVALDYBĖS TARYBOS 2025 M. GEGUŽĖS 30 D. SPRENDIMO NR. T-79</w:t>
            </w:r>
            <w:r w:rsidR="00E05160" w:rsidRPr="001F3DF3">
              <w:rPr>
                <w:bCs/>
                <w:sz w:val="24"/>
                <w:szCs w:val="24"/>
                <w:lang w:val="lt-LT"/>
              </w:rPr>
              <w:t xml:space="preserve"> </w:t>
            </w:r>
            <w:r w:rsidR="00C87274" w:rsidRPr="001F3DF3">
              <w:rPr>
                <w:bCs/>
                <w:sz w:val="24"/>
                <w:szCs w:val="24"/>
                <w:lang w:val="lt-LT"/>
              </w:rPr>
              <w:t>,,DĖL KALVARIJOS SAVIVALDYBĖS KELIŲ PRIEŽIŪROS IR PLĖTROS PROGRAMOS FINANSAVIMO LĖŠOMIS FINANSUOJAMŲ SAVIVALDYBĖS AR VIEŠŲJŲ ĮSTAIGŲ, KURIŲ DALININKĖ YRA SAVIVALDYBĖ, SAVIVALDYBĖS ĮMONIŲ VALDOMŲ VIETINĖS REIKŠMĖS KELIŲ OBJEKTŲ SĄRAŠO PATVIRTINIMO“</w:t>
            </w:r>
            <w:r w:rsidR="00E05160" w:rsidRPr="001F3DF3">
              <w:rPr>
                <w:bCs/>
                <w:sz w:val="24"/>
                <w:szCs w:val="24"/>
                <w:lang w:val="lt-LT"/>
              </w:rPr>
              <w:t xml:space="preserve"> </w:t>
            </w:r>
            <w:r w:rsidR="00C87274" w:rsidRPr="001F3DF3">
              <w:rPr>
                <w:bCs/>
                <w:sz w:val="24"/>
                <w:szCs w:val="24"/>
                <w:lang w:val="lt-LT"/>
              </w:rPr>
              <w:t>PAKEITIMO</w:t>
            </w:r>
          </w:p>
          <w:p w14:paraId="00B1A20B" w14:textId="63813570" w:rsidR="00B12236" w:rsidRPr="00B12236" w:rsidRDefault="00B12236" w:rsidP="00A11EC2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12236">
              <w:rPr>
                <w:b/>
                <w:bCs/>
                <w:sz w:val="24"/>
                <w:szCs w:val="24"/>
                <w:lang w:val="lt-LT"/>
              </w:rPr>
              <w:t>LYGINAMASIS VARIANTAS</w:t>
            </w:r>
          </w:p>
          <w:p w14:paraId="3887A111" w14:textId="02A6D39C" w:rsidR="00101EA4" w:rsidRPr="00851D59" w:rsidRDefault="00101EA4" w:rsidP="00A11EC2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lang w:val="lt-LT"/>
              </w:rPr>
            </w:pPr>
          </w:p>
        </w:tc>
      </w:tr>
    </w:tbl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"/>
        <w:gridCol w:w="2823"/>
        <w:gridCol w:w="12"/>
        <w:gridCol w:w="1134"/>
        <w:gridCol w:w="1230"/>
        <w:gridCol w:w="45"/>
        <w:gridCol w:w="1276"/>
        <w:gridCol w:w="710"/>
        <w:gridCol w:w="709"/>
        <w:gridCol w:w="850"/>
      </w:tblGrid>
      <w:tr w:rsidR="00692F5C" w:rsidRPr="00851D59" w14:paraId="248EE2DE" w14:textId="77777777" w:rsidTr="00876636">
        <w:trPr>
          <w:trHeight w:val="318"/>
        </w:trPr>
        <w:tc>
          <w:tcPr>
            <w:tcW w:w="992" w:type="dxa"/>
            <w:gridSpan w:val="2"/>
            <w:vMerge w:val="restart"/>
          </w:tcPr>
          <w:p w14:paraId="7CCA6644" w14:textId="7F2CE144" w:rsidR="00692F5C" w:rsidRPr="00851D59" w:rsidRDefault="00AC361D" w:rsidP="00AC361D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,,</w:t>
            </w:r>
            <w:r w:rsidR="00692F5C" w:rsidRPr="00851D59">
              <w:rPr>
                <w:sz w:val="22"/>
                <w:szCs w:val="22"/>
                <w:lang w:val="lt-LT"/>
              </w:rPr>
              <w:t>Eil. Nr</w:t>
            </w:r>
            <w:r w:rsidR="004D6453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35" w:type="dxa"/>
            <w:gridSpan w:val="2"/>
            <w:vMerge w:val="restart"/>
          </w:tcPr>
          <w:p w14:paraId="7BC228E0" w14:textId="77777777" w:rsidR="00692F5C" w:rsidRPr="00851D59" w:rsidRDefault="00692F5C" w:rsidP="003912AF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Objekto pavadinimas (kelio Nr. ir pavadinimas savivaldybės tarybos patvirtintame vietinės reikšmės kelių sąraše)</w:t>
            </w:r>
          </w:p>
        </w:tc>
        <w:tc>
          <w:tcPr>
            <w:tcW w:w="1134" w:type="dxa"/>
            <w:vMerge w:val="restart"/>
          </w:tcPr>
          <w:p w14:paraId="62A7020C" w14:textId="77777777" w:rsidR="00692F5C" w:rsidRPr="00851D59" w:rsidRDefault="00692F5C" w:rsidP="00AC361D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Darbų ir paslaugų rūšis</w:t>
            </w:r>
          </w:p>
        </w:tc>
        <w:tc>
          <w:tcPr>
            <w:tcW w:w="1275" w:type="dxa"/>
            <w:gridSpan w:val="2"/>
            <w:vMerge w:val="restart"/>
          </w:tcPr>
          <w:p w14:paraId="3C067D1F" w14:textId="77777777" w:rsidR="00692F5C" w:rsidRPr="00851D59" w:rsidRDefault="00692F5C" w:rsidP="00AC361D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Objekto turtui įsigyti vertė,  tūkst. Eur</w:t>
            </w:r>
          </w:p>
        </w:tc>
        <w:tc>
          <w:tcPr>
            <w:tcW w:w="2695" w:type="dxa"/>
            <w:gridSpan w:val="3"/>
          </w:tcPr>
          <w:p w14:paraId="5FFAE447" w14:textId="77777777" w:rsidR="00692F5C" w:rsidRPr="00851D59" w:rsidRDefault="00692F5C" w:rsidP="00AC361D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Objekto parametrai</w:t>
            </w:r>
          </w:p>
        </w:tc>
        <w:tc>
          <w:tcPr>
            <w:tcW w:w="850" w:type="dxa"/>
            <w:vMerge w:val="restart"/>
          </w:tcPr>
          <w:p w14:paraId="371465B7" w14:textId="77777777" w:rsidR="00692F5C" w:rsidRPr="00851D59" w:rsidRDefault="00692F5C" w:rsidP="00AC361D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Skirta lėšų, tūkst. Eur</w:t>
            </w:r>
          </w:p>
        </w:tc>
      </w:tr>
      <w:tr w:rsidR="00692F5C" w:rsidRPr="00851D59" w14:paraId="0D6999CD" w14:textId="77777777" w:rsidTr="004A53FF">
        <w:trPr>
          <w:trHeight w:val="1459"/>
        </w:trPr>
        <w:tc>
          <w:tcPr>
            <w:tcW w:w="992" w:type="dxa"/>
            <w:gridSpan w:val="2"/>
            <w:vMerge/>
          </w:tcPr>
          <w:p w14:paraId="18A219C5" w14:textId="77777777" w:rsidR="00692F5C" w:rsidRPr="00851D59" w:rsidRDefault="00692F5C" w:rsidP="009E6E57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  <w:gridSpan w:val="2"/>
            <w:vMerge/>
          </w:tcPr>
          <w:p w14:paraId="1DC35A1C" w14:textId="77777777" w:rsidR="00692F5C" w:rsidRPr="00851D59" w:rsidRDefault="00692F5C" w:rsidP="009E6E57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Merge/>
          </w:tcPr>
          <w:p w14:paraId="6A6498D8" w14:textId="77777777" w:rsidR="00692F5C" w:rsidRPr="00851D59" w:rsidRDefault="00692F5C" w:rsidP="009E6E57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  <w:gridSpan w:val="2"/>
            <w:vMerge/>
          </w:tcPr>
          <w:p w14:paraId="30488AE9" w14:textId="77777777" w:rsidR="00692F5C" w:rsidRPr="00851D59" w:rsidRDefault="00692F5C" w:rsidP="009E6E57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76" w:type="dxa"/>
          </w:tcPr>
          <w:p w14:paraId="6A05CA75" w14:textId="52BD4CE5" w:rsidR="00692F5C" w:rsidRPr="00851D59" w:rsidRDefault="00692F5C" w:rsidP="00AC361D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Pradžia</w:t>
            </w:r>
            <w:r w:rsidR="00A94883">
              <w:rPr>
                <w:sz w:val="22"/>
                <w:szCs w:val="22"/>
                <w:lang w:val="lt-LT"/>
              </w:rPr>
              <w:t xml:space="preserve"> – </w:t>
            </w:r>
            <w:r w:rsidRPr="00851D59">
              <w:rPr>
                <w:sz w:val="22"/>
                <w:szCs w:val="22"/>
                <w:lang w:val="lt-LT"/>
              </w:rPr>
              <w:t xml:space="preserve"> pabaiga   </w:t>
            </w:r>
          </w:p>
        </w:tc>
        <w:tc>
          <w:tcPr>
            <w:tcW w:w="710" w:type="dxa"/>
          </w:tcPr>
          <w:p w14:paraId="7B34E515" w14:textId="77777777" w:rsidR="00692F5C" w:rsidRPr="00851D59" w:rsidRDefault="00692F5C" w:rsidP="00AC361D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Ilgis, m</w:t>
            </w:r>
          </w:p>
        </w:tc>
        <w:tc>
          <w:tcPr>
            <w:tcW w:w="709" w:type="dxa"/>
          </w:tcPr>
          <w:p w14:paraId="37455D20" w14:textId="77777777" w:rsidR="00692F5C" w:rsidRPr="00851D59" w:rsidRDefault="00692F5C" w:rsidP="00AC361D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Plotis, m</w:t>
            </w:r>
          </w:p>
        </w:tc>
        <w:tc>
          <w:tcPr>
            <w:tcW w:w="850" w:type="dxa"/>
            <w:vMerge/>
          </w:tcPr>
          <w:p w14:paraId="7B127042" w14:textId="77777777" w:rsidR="00692F5C" w:rsidRPr="00851D59" w:rsidRDefault="00692F5C" w:rsidP="009E6E57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692F5C" w:rsidRPr="00851D59" w14:paraId="4CD26CA2" w14:textId="77777777" w:rsidTr="00876636">
        <w:trPr>
          <w:trHeight w:val="278"/>
        </w:trPr>
        <w:tc>
          <w:tcPr>
            <w:tcW w:w="992" w:type="dxa"/>
            <w:gridSpan w:val="2"/>
          </w:tcPr>
          <w:p w14:paraId="273E10D6" w14:textId="57A71560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2835" w:type="dxa"/>
            <w:gridSpan w:val="2"/>
          </w:tcPr>
          <w:p w14:paraId="1318A089" w14:textId="3FEBF551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1134" w:type="dxa"/>
          </w:tcPr>
          <w:p w14:paraId="32D3637D" w14:textId="5A2EFE6A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1275" w:type="dxa"/>
            <w:gridSpan w:val="2"/>
          </w:tcPr>
          <w:p w14:paraId="729C8354" w14:textId="3BBB380C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1276" w:type="dxa"/>
          </w:tcPr>
          <w:p w14:paraId="7967344F" w14:textId="1861F356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5</w:t>
            </w:r>
          </w:p>
        </w:tc>
        <w:tc>
          <w:tcPr>
            <w:tcW w:w="710" w:type="dxa"/>
          </w:tcPr>
          <w:p w14:paraId="074EB237" w14:textId="00C0EEF5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6</w:t>
            </w:r>
          </w:p>
        </w:tc>
        <w:tc>
          <w:tcPr>
            <w:tcW w:w="709" w:type="dxa"/>
          </w:tcPr>
          <w:p w14:paraId="711790AA" w14:textId="049BCFC6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7</w:t>
            </w:r>
          </w:p>
        </w:tc>
        <w:tc>
          <w:tcPr>
            <w:tcW w:w="850" w:type="dxa"/>
          </w:tcPr>
          <w:p w14:paraId="3015BBCD" w14:textId="687E9D32" w:rsidR="00692F5C" w:rsidRPr="00851D59" w:rsidRDefault="00692F5C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8</w:t>
            </w:r>
          </w:p>
        </w:tc>
      </w:tr>
      <w:tr w:rsidR="00692F5C" w:rsidRPr="00851D59" w14:paraId="3759FADD" w14:textId="77777777" w:rsidTr="003912AF">
        <w:trPr>
          <w:trHeight w:val="278"/>
        </w:trPr>
        <w:tc>
          <w:tcPr>
            <w:tcW w:w="9781" w:type="dxa"/>
            <w:gridSpan w:val="11"/>
          </w:tcPr>
          <w:p w14:paraId="3F9E4F6E" w14:textId="77777777" w:rsidR="00692F5C" w:rsidRPr="00851D59" w:rsidRDefault="00692F5C" w:rsidP="009E6E57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851D59">
              <w:rPr>
                <w:b/>
                <w:bCs/>
                <w:sz w:val="22"/>
                <w:szCs w:val="22"/>
                <w:lang w:val="lt-LT"/>
              </w:rPr>
              <w:t>TURTUI ĮSIGYTI</w:t>
            </w:r>
          </w:p>
        </w:tc>
      </w:tr>
      <w:tr w:rsidR="00AC361D" w:rsidRPr="00851D59" w14:paraId="3C2AC859" w14:textId="77777777" w:rsidTr="00876636">
        <w:trPr>
          <w:trHeight w:val="1196"/>
        </w:trPr>
        <w:tc>
          <w:tcPr>
            <w:tcW w:w="992" w:type="dxa"/>
            <w:gridSpan w:val="2"/>
          </w:tcPr>
          <w:p w14:paraId="11F9CA34" w14:textId="4B2F69AB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1</w:t>
            </w:r>
            <w:r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35" w:type="dxa"/>
            <w:gridSpan w:val="2"/>
          </w:tcPr>
          <w:p w14:paraId="36CEDF2B" w14:textId="0CFCFF42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Kalvarijos miesto Vasario 16-osios (Nr. KV8019) gatvės atkarpa nuo P. Klimo g. iki S. Nėries g.</w:t>
            </w:r>
          </w:p>
        </w:tc>
        <w:tc>
          <w:tcPr>
            <w:tcW w:w="1134" w:type="dxa"/>
          </w:tcPr>
          <w:p w14:paraId="395449E4" w14:textId="0B61A643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kapitalinis remontas</w:t>
            </w:r>
          </w:p>
        </w:tc>
        <w:tc>
          <w:tcPr>
            <w:tcW w:w="1275" w:type="dxa"/>
            <w:gridSpan w:val="2"/>
          </w:tcPr>
          <w:p w14:paraId="71A37E6D" w14:textId="326E7158" w:rsidR="00AC361D" w:rsidRPr="00851D59" w:rsidRDefault="00AC361D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634,8</w:t>
            </w:r>
          </w:p>
        </w:tc>
        <w:tc>
          <w:tcPr>
            <w:tcW w:w="1276" w:type="dxa"/>
          </w:tcPr>
          <w:p w14:paraId="28360A32" w14:textId="63277CC0" w:rsidR="00AC361D" w:rsidRPr="00851D59" w:rsidRDefault="00AC361D" w:rsidP="004A53FF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x-6031320,   y-450069;    x-6031149,    y-449973</w:t>
            </w:r>
            <w:r>
              <w:rPr>
                <w:sz w:val="22"/>
                <w:szCs w:val="22"/>
                <w:lang w:val="lt-LT"/>
              </w:rPr>
              <w:t>;</w:t>
            </w:r>
            <w:r w:rsidRPr="00851D59">
              <w:rPr>
                <w:sz w:val="22"/>
                <w:szCs w:val="22"/>
                <w:lang w:val="lt-LT"/>
              </w:rPr>
              <w:t xml:space="preserve">     x-6031027,     y-449916;     x-6030810,      y-449838</w:t>
            </w:r>
            <w:r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710" w:type="dxa"/>
          </w:tcPr>
          <w:p w14:paraId="3C31D789" w14:textId="2DBC9629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556</w:t>
            </w:r>
          </w:p>
        </w:tc>
        <w:tc>
          <w:tcPr>
            <w:tcW w:w="709" w:type="dxa"/>
          </w:tcPr>
          <w:p w14:paraId="5F268586" w14:textId="4E5FA351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6,0</w:t>
            </w:r>
          </w:p>
        </w:tc>
        <w:tc>
          <w:tcPr>
            <w:tcW w:w="850" w:type="dxa"/>
          </w:tcPr>
          <w:p w14:paraId="63DD4EF4" w14:textId="5C316D78" w:rsidR="00AC361D" w:rsidRPr="00851D59" w:rsidRDefault="00AC361D" w:rsidP="00F320E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295,8</w:t>
            </w:r>
          </w:p>
        </w:tc>
      </w:tr>
      <w:tr w:rsidR="00AC361D" w:rsidRPr="00851D59" w14:paraId="2D7AF93C" w14:textId="77777777" w:rsidTr="00876636">
        <w:trPr>
          <w:trHeight w:val="417"/>
        </w:trPr>
        <w:tc>
          <w:tcPr>
            <w:tcW w:w="8931" w:type="dxa"/>
            <w:gridSpan w:val="10"/>
          </w:tcPr>
          <w:p w14:paraId="22ACDDFA" w14:textId="4403EA65" w:rsidR="00AC361D" w:rsidRPr="00851D59" w:rsidRDefault="00AC361D" w:rsidP="00AC361D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127049">
              <w:rPr>
                <w:b/>
                <w:bCs/>
                <w:sz w:val="24"/>
                <w:szCs w:val="24"/>
                <w:lang w:val="lt-LT"/>
              </w:rPr>
              <w:t>iš jų saugaus eismo ir darnaus judumo priemonėms</w:t>
            </w:r>
          </w:p>
        </w:tc>
        <w:tc>
          <w:tcPr>
            <w:tcW w:w="850" w:type="dxa"/>
          </w:tcPr>
          <w:p w14:paraId="5CCC879A" w14:textId="65440F76" w:rsidR="00AC361D" w:rsidRPr="00851D59" w:rsidRDefault="00AC361D" w:rsidP="00F320E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127049">
              <w:rPr>
                <w:b/>
                <w:bCs/>
                <w:sz w:val="22"/>
                <w:szCs w:val="22"/>
                <w:lang w:val="lt-LT"/>
              </w:rPr>
              <w:t xml:space="preserve">     4,7</w:t>
            </w:r>
          </w:p>
        </w:tc>
      </w:tr>
      <w:tr w:rsidR="00AC361D" w:rsidRPr="00851D59" w14:paraId="050D53E3" w14:textId="77777777" w:rsidTr="00876636">
        <w:trPr>
          <w:trHeight w:val="1196"/>
        </w:trPr>
        <w:tc>
          <w:tcPr>
            <w:tcW w:w="992" w:type="dxa"/>
            <w:gridSpan w:val="2"/>
          </w:tcPr>
          <w:p w14:paraId="5FB7A171" w14:textId="3574698E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835" w:type="dxa"/>
            <w:gridSpan w:val="2"/>
          </w:tcPr>
          <w:p w14:paraId="22B94EE2" w14:textId="3E706224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S. Nėries g., Kalvarijos m. (KV8026) (šaligatvis)</w:t>
            </w:r>
          </w:p>
        </w:tc>
        <w:tc>
          <w:tcPr>
            <w:tcW w:w="1134" w:type="dxa"/>
          </w:tcPr>
          <w:p w14:paraId="3A13FDFB" w14:textId="7871D59E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kapitalinis remontas</w:t>
            </w:r>
          </w:p>
        </w:tc>
        <w:tc>
          <w:tcPr>
            <w:tcW w:w="1275" w:type="dxa"/>
            <w:gridSpan w:val="2"/>
          </w:tcPr>
          <w:p w14:paraId="2C0363C5" w14:textId="421D06BC" w:rsidR="00AC361D" w:rsidRPr="00851D59" w:rsidRDefault="00AC361D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463,1</w:t>
            </w:r>
          </w:p>
        </w:tc>
        <w:tc>
          <w:tcPr>
            <w:tcW w:w="1276" w:type="dxa"/>
          </w:tcPr>
          <w:p w14:paraId="19175163" w14:textId="1B1265F2" w:rsidR="00AC361D" w:rsidRPr="00851D59" w:rsidRDefault="00AC361D" w:rsidP="004A53FF">
            <w:pPr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x-6030863, y-449690;   x-6030593</w:t>
            </w:r>
            <w:r w:rsidR="00FC20BD">
              <w:rPr>
                <w:sz w:val="22"/>
                <w:szCs w:val="22"/>
                <w:lang w:val="lt-LT"/>
              </w:rPr>
              <w:t>;</w:t>
            </w:r>
            <w:r w:rsidRPr="00851D59">
              <w:rPr>
                <w:sz w:val="22"/>
                <w:szCs w:val="22"/>
                <w:lang w:val="lt-LT"/>
              </w:rPr>
              <w:t xml:space="preserve"> y-450044</w:t>
            </w:r>
            <w:r w:rsidR="00FC20BD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710" w:type="dxa"/>
          </w:tcPr>
          <w:p w14:paraId="2E9A0E1F" w14:textId="5E770702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479,0</w:t>
            </w:r>
          </w:p>
        </w:tc>
        <w:tc>
          <w:tcPr>
            <w:tcW w:w="709" w:type="dxa"/>
          </w:tcPr>
          <w:p w14:paraId="671C75DB" w14:textId="1754C340" w:rsidR="00AC361D" w:rsidRPr="00851D59" w:rsidRDefault="00AC361D" w:rsidP="00AC361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6,0-5,5</w:t>
            </w:r>
          </w:p>
        </w:tc>
        <w:tc>
          <w:tcPr>
            <w:tcW w:w="850" w:type="dxa"/>
          </w:tcPr>
          <w:p w14:paraId="74E591A5" w14:textId="77777777" w:rsidR="00F320E0" w:rsidRDefault="00AC361D" w:rsidP="00F320E0">
            <w:pPr>
              <w:spacing w:line="360" w:lineRule="auto"/>
              <w:jc w:val="right"/>
              <w:rPr>
                <w:strike/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 </w:t>
            </w:r>
            <w:r w:rsidRPr="00AC361D">
              <w:rPr>
                <w:strike/>
                <w:sz w:val="22"/>
                <w:szCs w:val="22"/>
                <w:lang w:val="lt-LT"/>
              </w:rPr>
              <w:t>179,3</w:t>
            </w:r>
          </w:p>
          <w:p w14:paraId="49E22E0C" w14:textId="79C425A8" w:rsidR="006E48A5" w:rsidRPr="00F320E0" w:rsidRDefault="006E48A5" w:rsidP="00F320E0">
            <w:pPr>
              <w:spacing w:line="360" w:lineRule="auto"/>
              <w:jc w:val="right"/>
              <w:rPr>
                <w:strike/>
                <w:sz w:val="22"/>
                <w:szCs w:val="22"/>
                <w:lang w:val="lt-LT"/>
              </w:rPr>
            </w:pPr>
            <w:r w:rsidRPr="006E48A5">
              <w:rPr>
                <w:b/>
                <w:bCs/>
                <w:sz w:val="22"/>
                <w:szCs w:val="22"/>
                <w:lang w:val="lt-LT"/>
              </w:rPr>
              <w:t>183,8</w:t>
            </w:r>
          </w:p>
        </w:tc>
      </w:tr>
      <w:tr w:rsidR="00AA422D" w:rsidRPr="00851D59" w14:paraId="041F68E9" w14:textId="77777777" w:rsidTr="00876636">
        <w:trPr>
          <w:trHeight w:val="1196"/>
        </w:trPr>
        <w:tc>
          <w:tcPr>
            <w:tcW w:w="992" w:type="dxa"/>
            <w:gridSpan w:val="2"/>
          </w:tcPr>
          <w:p w14:paraId="75AF791D" w14:textId="297A0A3C" w:rsidR="00AA422D" w:rsidRPr="00851D59" w:rsidRDefault="00AA422D" w:rsidP="00AA422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3</w:t>
            </w:r>
            <w:r w:rsidR="001D1BE7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35" w:type="dxa"/>
            <w:gridSpan w:val="2"/>
          </w:tcPr>
          <w:p w14:paraId="67C646EB" w14:textId="7DE718E3" w:rsidR="00AA422D" w:rsidRPr="00851D59" w:rsidRDefault="00AA422D" w:rsidP="00AA422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Alyvų gatvės, Jungėnų k., Kalvarijos sen. (KV7011) šaligatvio atkarpa nuo Stoties gatvės (Nr. 2619 ) iki Palmių gatvės ( Nr. KV7013)</w:t>
            </w:r>
          </w:p>
        </w:tc>
        <w:tc>
          <w:tcPr>
            <w:tcW w:w="1134" w:type="dxa"/>
          </w:tcPr>
          <w:p w14:paraId="3C9B891A" w14:textId="25B2B926" w:rsidR="00AA422D" w:rsidRPr="00851D59" w:rsidRDefault="00AA422D" w:rsidP="00AA422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kapitalinis remontas</w:t>
            </w:r>
          </w:p>
        </w:tc>
        <w:tc>
          <w:tcPr>
            <w:tcW w:w="1275" w:type="dxa"/>
            <w:gridSpan w:val="2"/>
          </w:tcPr>
          <w:p w14:paraId="35E77B38" w14:textId="6F418BA7" w:rsidR="00AA422D" w:rsidRPr="00851D59" w:rsidRDefault="00AA422D" w:rsidP="00F320E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90,0</w:t>
            </w:r>
          </w:p>
        </w:tc>
        <w:tc>
          <w:tcPr>
            <w:tcW w:w="1276" w:type="dxa"/>
          </w:tcPr>
          <w:p w14:paraId="0C6EE5D8" w14:textId="2A94CC9A" w:rsidR="00AA422D" w:rsidRPr="00851D59" w:rsidRDefault="00AA422D" w:rsidP="004A53FF">
            <w:pPr>
              <w:jc w:val="both"/>
              <w:rPr>
                <w:sz w:val="22"/>
                <w:szCs w:val="22"/>
                <w:lang w:val="lt-LT"/>
              </w:rPr>
            </w:pPr>
            <w:r w:rsidRPr="00DC7A70">
              <w:rPr>
                <w:sz w:val="22"/>
                <w:szCs w:val="22"/>
                <w:lang w:val="lt-LT"/>
              </w:rPr>
              <w:t>x-6034209, y-451473;   x-6034148, y-451404</w:t>
            </w:r>
            <w:r>
              <w:rPr>
                <w:sz w:val="22"/>
                <w:szCs w:val="22"/>
                <w:lang w:val="lt-LT"/>
              </w:rPr>
              <w:t>;</w:t>
            </w:r>
            <w:r w:rsidRPr="00DC7A70">
              <w:rPr>
                <w:sz w:val="22"/>
                <w:szCs w:val="22"/>
                <w:lang w:val="lt-LT"/>
              </w:rPr>
              <w:t xml:space="preserve">    x-6033789,  y-451451</w:t>
            </w:r>
            <w:r w:rsidR="001D1BE7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710" w:type="dxa"/>
          </w:tcPr>
          <w:p w14:paraId="1574426C" w14:textId="1FFEC96A" w:rsidR="00AA422D" w:rsidRPr="00851D59" w:rsidRDefault="00AA422D" w:rsidP="00AA422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851D59">
              <w:rPr>
                <w:sz w:val="22"/>
                <w:szCs w:val="22"/>
                <w:lang w:val="lt-LT"/>
              </w:rPr>
              <w:t>4</w:t>
            </w:r>
            <w:r>
              <w:rPr>
                <w:sz w:val="22"/>
                <w:szCs w:val="22"/>
                <w:lang w:val="lt-LT"/>
              </w:rPr>
              <w:t>32</w:t>
            </w:r>
            <w:r w:rsidRPr="00851D59">
              <w:rPr>
                <w:sz w:val="22"/>
                <w:szCs w:val="22"/>
                <w:lang w:val="lt-LT"/>
              </w:rPr>
              <w:t>,0</w:t>
            </w:r>
          </w:p>
        </w:tc>
        <w:tc>
          <w:tcPr>
            <w:tcW w:w="709" w:type="dxa"/>
          </w:tcPr>
          <w:p w14:paraId="2824F07E" w14:textId="0C8198F7" w:rsidR="00AA422D" w:rsidRPr="00851D59" w:rsidRDefault="00AA422D" w:rsidP="00AA422D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2,0</w:t>
            </w:r>
          </w:p>
        </w:tc>
        <w:tc>
          <w:tcPr>
            <w:tcW w:w="850" w:type="dxa"/>
          </w:tcPr>
          <w:p w14:paraId="349461AC" w14:textId="6E24E7D7" w:rsidR="0092021D" w:rsidRPr="0092021D" w:rsidRDefault="00AA422D" w:rsidP="00F320E0">
            <w:pPr>
              <w:spacing w:line="360" w:lineRule="auto"/>
              <w:jc w:val="right"/>
              <w:rPr>
                <w:strike/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  </w:t>
            </w:r>
            <w:r w:rsidR="0092021D" w:rsidRPr="0092021D">
              <w:rPr>
                <w:strike/>
                <w:sz w:val="22"/>
                <w:szCs w:val="22"/>
                <w:lang w:val="lt-LT"/>
              </w:rPr>
              <w:t>90,0</w:t>
            </w:r>
            <w:r w:rsidRPr="0092021D">
              <w:rPr>
                <w:strike/>
                <w:sz w:val="22"/>
                <w:szCs w:val="22"/>
                <w:lang w:val="lt-LT"/>
              </w:rPr>
              <w:t xml:space="preserve"> </w:t>
            </w:r>
          </w:p>
          <w:p w14:paraId="2C2AE1A6" w14:textId="7257FD11" w:rsidR="00AA422D" w:rsidRPr="0092021D" w:rsidRDefault="00AA422D" w:rsidP="00F320E0">
            <w:pPr>
              <w:spacing w:line="360" w:lineRule="auto"/>
              <w:jc w:val="right"/>
              <w:rPr>
                <w:b/>
                <w:bCs/>
                <w:sz w:val="22"/>
                <w:szCs w:val="22"/>
                <w:lang w:val="lt-LT"/>
              </w:rPr>
            </w:pPr>
            <w:r w:rsidRPr="0092021D">
              <w:rPr>
                <w:b/>
                <w:bCs/>
                <w:sz w:val="22"/>
                <w:szCs w:val="22"/>
                <w:lang w:val="lt-LT"/>
              </w:rPr>
              <w:t>85,5</w:t>
            </w:r>
          </w:p>
        </w:tc>
      </w:tr>
      <w:tr w:rsidR="0092021D" w:rsidRPr="00851D59" w14:paraId="06F3AF34" w14:textId="77777777" w:rsidTr="00876636">
        <w:trPr>
          <w:trHeight w:val="435"/>
        </w:trPr>
        <w:tc>
          <w:tcPr>
            <w:tcW w:w="8931" w:type="dxa"/>
            <w:gridSpan w:val="10"/>
          </w:tcPr>
          <w:p w14:paraId="2C01C753" w14:textId="76A65C22" w:rsidR="0092021D" w:rsidRPr="00851D59" w:rsidRDefault="0092021D" w:rsidP="0092021D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B70AB4">
              <w:rPr>
                <w:sz w:val="22"/>
                <w:szCs w:val="22"/>
                <w:lang w:val="lt-LT"/>
              </w:rPr>
              <w:t>iš jų saugaus eismo ir darnaus judumo priemonėms</w:t>
            </w:r>
          </w:p>
        </w:tc>
        <w:tc>
          <w:tcPr>
            <w:tcW w:w="850" w:type="dxa"/>
          </w:tcPr>
          <w:p w14:paraId="0B5CA5EC" w14:textId="19BB9245" w:rsidR="0092021D" w:rsidRPr="0092021D" w:rsidRDefault="0092021D" w:rsidP="00F320E0">
            <w:pPr>
              <w:spacing w:line="360" w:lineRule="auto"/>
              <w:jc w:val="right"/>
              <w:rPr>
                <w:strike/>
                <w:sz w:val="22"/>
                <w:szCs w:val="22"/>
                <w:lang w:val="lt-LT"/>
              </w:rPr>
            </w:pPr>
            <w:r w:rsidRPr="0092021D">
              <w:rPr>
                <w:strike/>
                <w:sz w:val="22"/>
                <w:szCs w:val="22"/>
                <w:lang w:val="lt-LT"/>
              </w:rPr>
              <w:t>90,0</w:t>
            </w:r>
          </w:p>
          <w:p w14:paraId="5B487D17" w14:textId="1425DB59" w:rsidR="0092021D" w:rsidRPr="0092021D" w:rsidRDefault="0092021D" w:rsidP="00F320E0">
            <w:pPr>
              <w:spacing w:line="360" w:lineRule="auto"/>
              <w:jc w:val="right"/>
              <w:rPr>
                <w:b/>
                <w:bCs/>
                <w:sz w:val="22"/>
                <w:szCs w:val="22"/>
                <w:lang w:val="lt-LT"/>
              </w:rPr>
            </w:pPr>
            <w:r w:rsidRPr="0092021D">
              <w:rPr>
                <w:b/>
                <w:bCs/>
                <w:sz w:val="22"/>
                <w:szCs w:val="22"/>
                <w:lang w:val="lt-LT"/>
              </w:rPr>
              <w:t>85,4</w:t>
            </w:r>
          </w:p>
        </w:tc>
      </w:tr>
      <w:tr w:rsidR="00C64629" w:rsidRPr="00851D59" w14:paraId="35D947DB" w14:textId="77777777" w:rsidTr="00876636">
        <w:trPr>
          <w:trHeight w:val="435"/>
        </w:trPr>
        <w:tc>
          <w:tcPr>
            <w:tcW w:w="8931" w:type="dxa"/>
            <w:gridSpan w:val="10"/>
          </w:tcPr>
          <w:p w14:paraId="4CD2B08E" w14:textId="217CE054" w:rsidR="00C64629" w:rsidRPr="00B70AB4" w:rsidRDefault="00A07638" w:rsidP="0092021D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A07638">
              <w:rPr>
                <w:sz w:val="22"/>
                <w:szCs w:val="22"/>
                <w:lang w:val="lt-LT"/>
              </w:rPr>
              <w:t>Iš viso TURTUI ĮSIGYTI (vietinės reikšmės keliams tiesti, rekonstruoti ir kapitališkai remontuoti), iš jų</w:t>
            </w:r>
            <w:r w:rsidR="002E1897">
              <w:rPr>
                <w:sz w:val="22"/>
                <w:szCs w:val="22"/>
                <w:lang w:val="lt-LT"/>
              </w:rPr>
              <w:t>:</w:t>
            </w:r>
          </w:p>
        </w:tc>
        <w:tc>
          <w:tcPr>
            <w:tcW w:w="850" w:type="dxa"/>
          </w:tcPr>
          <w:p w14:paraId="49CC189E" w14:textId="60A8563C" w:rsidR="00C64629" w:rsidRPr="00E840E7" w:rsidRDefault="00E840E7" w:rsidP="00F320E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E840E7">
              <w:rPr>
                <w:sz w:val="22"/>
                <w:szCs w:val="22"/>
                <w:lang w:val="lt-LT"/>
              </w:rPr>
              <w:t>565,1</w:t>
            </w:r>
          </w:p>
        </w:tc>
      </w:tr>
      <w:tr w:rsidR="00C64629" w:rsidRPr="00851D59" w14:paraId="40525AB8" w14:textId="77777777" w:rsidTr="00876636">
        <w:trPr>
          <w:trHeight w:val="551"/>
        </w:trPr>
        <w:tc>
          <w:tcPr>
            <w:tcW w:w="8931" w:type="dxa"/>
            <w:gridSpan w:val="10"/>
          </w:tcPr>
          <w:p w14:paraId="1362271D" w14:textId="4298566A" w:rsidR="00C64629" w:rsidRPr="00B70AB4" w:rsidRDefault="0024043A" w:rsidP="0092021D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24043A">
              <w:rPr>
                <w:sz w:val="22"/>
                <w:szCs w:val="22"/>
                <w:lang w:val="lt-LT"/>
              </w:rPr>
              <w:t>saugaus eismo ir darnaus judumo priemonėms</w:t>
            </w:r>
          </w:p>
        </w:tc>
        <w:tc>
          <w:tcPr>
            <w:tcW w:w="850" w:type="dxa"/>
          </w:tcPr>
          <w:p w14:paraId="333E391C" w14:textId="3781EE25" w:rsidR="00C64629" w:rsidRDefault="0024043A" w:rsidP="00F320E0">
            <w:pPr>
              <w:spacing w:line="360" w:lineRule="auto"/>
              <w:jc w:val="right"/>
              <w:rPr>
                <w:strike/>
                <w:sz w:val="22"/>
                <w:szCs w:val="22"/>
                <w:lang w:val="lt-LT"/>
              </w:rPr>
            </w:pPr>
            <w:r>
              <w:rPr>
                <w:strike/>
                <w:sz w:val="22"/>
                <w:szCs w:val="22"/>
                <w:lang w:val="lt-LT"/>
              </w:rPr>
              <w:t>90,0</w:t>
            </w:r>
          </w:p>
          <w:p w14:paraId="378339EF" w14:textId="3F0E3EAC" w:rsidR="0024043A" w:rsidRPr="0024043A" w:rsidRDefault="0024043A" w:rsidP="00F320E0">
            <w:pPr>
              <w:spacing w:line="360" w:lineRule="auto"/>
              <w:jc w:val="right"/>
              <w:rPr>
                <w:b/>
                <w:bCs/>
                <w:sz w:val="22"/>
                <w:szCs w:val="22"/>
                <w:lang w:val="lt-LT"/>
              </w:rPr>
            </w:pPr>
            <w:r w:rsidRPr="0024043A">
              <w:rPr>
                <w:b/>
                <w:bCs/>
                <w:sz w:val="22"/>
                <w:szCs w:val="22"/>
                <w:lang w:val="lt-LT"/>
              </w:rPr>
              <w:t>90,1</w:t>
            </w:r>
            <w:r w:rsidR="00D54C1A">
              <w:rPr>
                <w:b/>
                <w:bCs/>
                <w:sz w:val="22"/>
                <w:szCs w:val="22"/>
                <w:lang w:val="lt-LT"/>
              </w:rPr>
              <w:t>“</w:t>
            </w:r>
          </w:p>
        </w:tc>
      </w:tr>
      <w:tr w:rsidR="004531B2" w:rsidRPr="00851D59" w14:paraId="41B201C9" w14:textId="77777777" w:rsidTr="00D772E6">
        <w:trPr>
          <w:trHeight w:val="551"/>
        </w:trPr>
        <w:tc>
          <w:tcPr>
            <w:tcW w:w="9781" w:type="dxa"/>
            <w:gridSpan w:val="11"/>
          </w:tcPr>
          <w:p w14:paraId="2D9ED72F" w14:textId="43F30360" w:rsidR="004531B2" w:rsidRPr="004531B2" w:rsidRDefault="004531B2" w:rsidP="004531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4531B2">
              <w:rPr>
                <w:sz w:val="22"/>
                <w:szCs w:val="22"/>
                <w:lang w:val="lt-LT"/>
              </w:rPr>
              <w:t>EINAMIESIEMS REIKALAMS</w:t>
            </w:r>
          </w:p>
        </w:tc>
      </w:tr>
      <w:tr w:rsidR="00297EBD" w:rsidRPr="00851D59" w14:paraId="541E414C" w14:textId="77777777" w:rsidTr="00876636">
        <w:trPr>
          <w:trHeight w:val="551"/>
        </w:trPr>
        <w:tc>
          <w:tcPr>
            <w:tcW w:w="851" w:type="dxa"/>
          </w:tcPr>
          <w:p w14:paraId="66E7E03D" w14:textId="6B95E9BF" w:rsidR="00297EBD" w:rsidRPr="0024043A" w:rsidRDefault="00297EBD" w:rsidP="00F000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lastRenderedPageBreak/>
              <w:t>4.</w:t>
            </w:r>
          </w:p>
        </w:tc>
        <w:tc>
          <w:tcPr>
            <w:tcW w:w="2976" w:type="dxa"/>
            <w:gridSpan w:val="3"/>
          </w:tcPr>
          <w:p w14:paraId="4EAD3E1F" w14:textId="12E0D885" w:rsidR="00297EBD" w:rsidRPr="0024043A" w:rsidRDefault="00297EBD" w:rsidP="00196511">
            <w:pPr>
              <w:spacing w:line="360" w:lineRule="auto"/>
              <w:rPr>
                <w:sz w:val="22"/>
                <w:szCs w:val="22"/>
                <w:lang w:val="lt-LT"/>
              </w:rPr>
            </w:pPr>
            <w:r w:rsidRPr="00196511">
              <w:rPr>
                <w:sz w:val="22"/>
                <w:szCs w:val="22"/>
                <w:lang w:val="lt-LT"/>
              </w:rPr>
              <w:t>Akmenynų</w:t>
            </w:r>
            <w:r>
              <w:rPr>
                <w:sz w:val="22"/>
                <w:szCs w:val="22"/>
                <w:lang w:val="lt-LT"/>
              </w:rPr>
              <w:t xml:space="preserve"> </w:t>
            </w:r>
            <w:r w:rsidRPr="00196511">
              <w:rPr>
                <w:sz w:val="22"/>
                <w:szCs w:val="22"/>
                <w:lang w:val="lt-LT"/>
              </w:rPr>
              <w:t>seniūnijos vietinės reikšmės keliai ir gatvės su žvyro danga</w:t>
            </w:r>
          </w:p>
        </w:tc>
        <w:tc>
          <w:tcPr>
            <w:tcW w:w="2364" w:type="dxa"/>
            <w:gridSpan w:val="2"/>
          </w:tcPr>
          <w:p w14:paraId="0F0C3AA4" w14:textId="77777777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58396A">
              <w:rPr>
                <w:sz w:val="22"/>
                <w:szCs w:val="22"/>
                <w:lang w:val="lt-LT"/>
              </w:rPr>
              <w:t>priežiūra</w:t>
            </w:r>
          </w:p>
          <w:p w14:paraId="7F84FCC6" w14:textId="04006F76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321" w:type="dxa"/>
            <w:gridSpan w:val="2"/>
          </w:tcPr>
          <w:p w14:paraId="64936D7C" w14:textId="095A8069" w:rsidR="00297EBD" w:rsidRPr="0024043A" w:rsidRDefault="00297EBD" w:rsidP="00A11EC2">
            <w:pPr>
              <w:jc w:val="center"/>
              <w:rPr>
                <w:sz w:val="22"/>
                <w:szCs w:val="22"/>
                <w:lang w:val="lt-LT"/>
              </w:rPr>
            </w:pPr>
            <w:r w:rsidRPr="00D65244">
              <w:rPr>
                <w:sz w:val="22"/>
                <w:szCs w:val="22"/>
                <w:lang w:val="lt-LT"/>
              </w:rPr>
              <w:t>seniūnijos keliai ir gatvės</w:t>
            </w:r>
          </w:p>
        </w:tc>
        <w:tc>
          <w:tcPr>
            <w:tcW w:w="1419" w:type="dxa"/>
            <w:gridSpan w:val="2"/>
          </w:tcPr>
          <w:p w14:paraId="11E45E92" w14:textId="002A9622" w:rsidR="00297EBD" w:rsidRPr="0024043A" w:rsidRDefault="00297EBD" w:rsidP="00692CD7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47 km</w:t>
            </w:r>
          </w:p>
        </w:tc>
        <w:tc>
          <w:tcPr>
            <w:tcW w:w="850" w:type="dxa"/>
          </w:tcPr>
          <w:p w14:paraId="68926AF6" w14:textId="000087C0" w:rsidR="00297EBD" w:rsidRPr="00AC0682" w:rsidRDefault="00AC0682" w:rsidP="008A1814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AC0682">
              <w:rPr>
                <w:sz w:val="22"/>
                <w:szCs w:val="22"/>
                <w:lang w:val="lt-LT"/>
              </w:rPr>
              <w:t>30,4</w:t>
            </w:r>
          </w:p>
        </w:tc>
      </w:tr>
      <w:tr w:rsidR="00297EBD" w:rsidRPr="00AC0682" w14:paraId="518410F7" w14:textId="77777777" w:rsidTr="00876636">
        <w:trPr>
          <w:trHeight w:val="551"/>
        </w:trPr>
        <w:tc>
          <w:tcPr>
            <w:tcW w:w="851" w:type="dxa"/>
            <w:tcBorders>
              <w:bottom w:val="single" w:sz="4" w:space="0" w:color="auto"/>
            </w:tcBorders>
          </w:tcPr>
          <w:p w14:paraId="1E569789" w14:textId="23EE42AC" w:rsidR="00297EBD" w:rsidRPr="0024043A" w:rsidRDefault="00297EBD" w:rsidP="00F000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7246E966" w14:textId="43FD8EE9" w:rsidR="00297EBD" w:rsidRPr="0024043A" w:rsidRDefault="00297EBD" w:rsidP="00196511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78236F">
              <w:rPr>
                <w:sz w:val="22"/>
                <w:szCs w:val="22"/>
                <w:lang w:val="lt-LT"/>
              </w:rPr>
              <w:t>Kalvarijos seniūnijos vietinės reikšmės keliai ir gatvės su žvyro danga</w:t>
            </w:r>
          </w:p>
        </w:tc>
        <w:tc>
          <w:tcPr>
            <w:tcW w:w="2364" w:type="dxa"/>
            <w:gridSpan w:val="2"/>
            <w:tcBorders>
              <w:bottom w:val="single" w:sz="4" w:space="0" w:color="auto"/>
            </w:tcBorders>
          </w:tcPr>
          <w:p w14:paraId="18101D4C" w14:textId="77777777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58396A">
              <w:rPr>
                <w:sz w:val="22"/>
                <w:szCs w:val="22"/>
                <w:lang w:val="lt-LT"/>
              </w:rPr>
              <w:t>priežiūra</w:t>
            </w:r>
          </w:p>
          <w:p w14:paraId="6F0E9D07" w14:textId="3BA58BF9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</w:tcPr>
          <w:p w14:paraId="2F05C838" w14:textId="6F15058B" w:rsidR="00297EBD" w:rsidRPr="0024043A" w:rsidRDefault="00297EBD" w:rsidP="00A11EC2">
            <w:pPr>
              <w:jc w:val="center"/>
              <w:rPr>
                <w:sz w:val="22"/>
                <w:szCs w:val="22"/>
                <w:lang w:val="lt-LT"/>
              </w:rPr>
            </w:pPr>
            <w:r w:rsidRPr="00D65244">
              <w:rPr>
                <w:sz w:val="22"/>
                <w:szCs w:val="22"/>
                <w:lang w:val="lt-LT"/>
              </w:rPr>
              <w:t>seniūnijos keliai ir gatvės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14:paraId="2B1DDCB8" w14:textId="71771341" w:rsidR="00297EBD" w:rsidRPr="0024043A" w:rsidRDefault="00692CD7" w:rsidP="00692CD7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692CD7">
              <w:rPr>
                <w:sz w:val="22"/>
                <w:szCs w:val="22"/>
                <w:lang w:val="lt-LT"/>
              </w:rPr>
              <w:t>192 km</w:t>
            </w:r>
          </w:p>
        </w:tc>
        <w:tc>
          <w:tcPr>
            <w:tcW w:w="850" w:type="dxa"/>
          </w:tcPr>
          <w:p w14:paraId="7B0031D1" w14:textId="724E9E4E" w:rsidR="00297EBD" w:rsidRPr="00AC0682" w:rsidRDefault="00AC0682" w:rsidP="008A1814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AC0682">
              <w:rPr>
                <w:sz w:val="22"/>
                <w:szCs w:val="22"/>
                <w:lang w:val="lt-LT"/>
              </w:rPr>
              <w:t>124,2</w:t>
            </w:r>
          </w:p>
        </w:tc>
      </w:tr>
      <w:tr w:rsidR="00297EBD" w:rsidRPr="00851D59" w14:paraId="7EB94BF9" w14:textId="77777777" w:rsidTr="00876636">
        <w:trPr>
          <w:trHeight w:val="551"/>
        </w:trPr>
        <w:tc>
          <w:tcPr>
            <w:tcW w:w="851" w:type="dxa"/>
          </w:tcPr>
          <w:p w14:paraId="477C3CB4" w14:textId="090FF47E" w:rsidR="00297EBD" w:rsidRPr="0024043A" w:rsidRDefault="00297EBD" w:rsidP="00F000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2976" w:type="dxa"/>
            <w:gridSpan w:val="3"/>
          </w:tcPr>
          <w:p w14:paraId="10D5EF7B" w14:textId="0A9E52D7" w:rsidR="00297EBD" w:rsidRPr="0024043A" w:rsidRDefault="00297EBD" w:rsidP="004A4933">
            <w:pPr>
              <w:spacing w:line="360" w:lineRule="auto"/>
              <w:rPr>
                <w:sz w:val="22"/>
                <w:szCs w:val="22"/>
                <w:lang w:val="lt-LT"/>
              </w:rPr>
            </w:pPr>
            <w:r w:rsidRPr="004A4933">
              <w:rPr>
                <w:sz w:val="22"/>
                <w:szCs w:val="22"/>
                <w:lang w:val="lt-LT"/>
              </w:rPr>
              <w:t>Liubavo seniūnijos vietinės reikšmės keliai ir gatvės su žvyro danga</w:t>
            </w:r>
          </w:p>
        </w:tc>
        <w:tc>
          <w:tcPr>
            <w:tcW w:w="2364" w:type="dxa"/>
            <w:gridSpan w:val="2"/>
          </w:tcPr>
          <w:p w14:paraId="04DD18C3" w14:textId="77777777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58396A">
              <w:rPr>
                <w:sz w:val="22"/>
                <w:szCs w:val="22"/>
                <w:lang w:val="lt-LT"/>
              </w:rPr>
              <w:t>priežiūra</w:t>
            </w:r>
          </w:p>
          <w:p w14:paraId="61C60778" w14:textId="0C1CE479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321" w:type="dxa"/>
            <w:gridSpan w:val="2"/>
          </w:tcPr>
          <w:p w14:paraId="00935625" w14:textId="13C5D962" w:rsidR="00297EBD" w:rsidRPr="0024043A" w:rsidRDefault="00297EBD" w:rsidP="00A11EC2">
            <w:pPr>
              <w:jc w:val="center"/>
              <w:rPr>
                <w:sz w:val="22"/>
                <w:szCs w:val="22"/>
                <w:lang w:val="lt-LT"/>
              </w:rPr>
            </w:pPr>
            <w:r w:rsidRPr="00D65244">
              <w:rPr>
                <w:sz w:val="22"/>
                <w:szCs w:val="22"/>
                <w:lang w:val="lt-LT"/>
              </w:rPr>
              <w:t>seniūnijos keliai ir gatvės</w:t>
            </w:r>
          </w:p>
        </w:tc>
        <w:tc>
          <w:tcPr>
            <w:tcW w:w="1419" w:type="dxa"/>
            <w:gridSpan w:val="2"/>
          </w:tcPr>
          <w:p w14:paraId="79905EBC" w14:textId="594236D7" w:rsidR="00297EBD" w:rsidRPr="0024043A" w:rsidRDefault="00651D9A" w:rsidP="00692CD7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69 km</w:t>
            </w:r>
          </w:p>
        </w:tc>
        <w:tc>
          <w:tcPr>
            <w:tcW w:w="850" w:type="dxa"/>
          </w:tcPr>
          <w:p w14:paraId="04319F4F" w14:textId="04ABF6EF" w:rsidR="00297EBD" w:rsidRPr="00616B40" w:rsidRDefault="00616B40" w:rsidP="008A1814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616B40">
              <w:rPr>
                <w:sz w:val="22"/>
                <w:szCs w:val="22"/>
                <w:lang w:val="lt-LT"/>
              </w:rPr>
              <w:t>44,6</w:t>
            </w:r>
          </w:p>
        </w:tc>
      </w:tr>
      <w:tr w:rsidR="00297EBD" w:rsidRPr="00851D59" w14:paraId="10399A6B" w14:textId="77777777" w:rsidTr="00876636">
        <w:trPr>
          <w:trHeight w:val="551"/>
        </w:trPr>
        <w:tc>
          <w:tcPr>
            <w:tcW w:w="851" w:type="dxa"/>
          </w:tcPr>
          <w:p w14:paraId="1716CEDD" w14:textId="65359D48" w:rsidR="00297EBD" w:rsidRDefault="00297EBD" w:rsidP="00F000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7.</w:t>
            </w:r>
          </w:p>
        </w:tc>
        <w:tc>
          <w:tcPr>
            <w:tcW w:w="2976" w:type="dxa"/>
            <w:gridSpan w:val="3"/>
          </w:tcPr>
          <w:p w14:paraId="610AAD61" w14:textId="04A634A7" w:rsidR="00297EBD" w:rsidRPr="0024043A" w:rsidRDefault="00297EBD" w:rsidP="00E62CE8">
            <w:pPr>
              <w:spacing w:line="360" w:lineRule="auto"/>
              <w:rPr>
                <w:sz w:val="22"/>
                <w:szCs w:val="22"/>
                <w:lang w:val="lt-LT"/>
              </w:rPr>
            </w:pPr>
            <w:r w:rsidRPr="00E62CE8">
              <w:rPr>
                <w:sz w:val="22"/>
                <w:szCs w:val="22"/>
                <w:lang w:val="lt-LT"/>
              </w:rPr>
              <w:t>Sangrūdos seniūnijos vietinės reikšmės keliai ir gatvės su žvyro danga</w:t>
            </w:r>
          </w:p>
        </w:tc>
        <w:tc>
          <w:tcPr>
            <w:tcW w:w="2364" w:type="dxa"/>
            <w:gridSpan w:val="2"/>
          </w:tcPr>
          <w:p w14:paraId="397616A7" w14:textId="77777777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58396A">
              <w:rPr>
                <w:sz w:val="22"/>
                <w:szCs w:val="22"/>
                <w:lang w:val="lt-LT"/>
              </w:rPr>
              <w:t>priežiūra</w:t>
            </w:r>
          </w:p>
          <w:p w14:paraId="2D2B41C8" w14:textId="4E7FA161" w:rsidR="00297EBD" w:rsidRPr="0024043A" w:rsidRDefault="00297EBD" w:rsidP="00D65244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321" w:type="dxa"/>
            <w:gridSpan w:val="2"/>
          </w:tcPr>
          <w:p w14:paraId="6F87599D" w14:textId="66245090" w:rsidR="00297EBD" w:rsidRPr="0024043A" w:rsidRDefault="00297EBD" w:rsidP="00A11EC2">
            <w:pPr>
              <w:jc w:val="center"/>
              <w:rPr>
                <w:sz w:val="22"/>
                <w:szCs w:val="22"/>
                <w:lang w:val="lt-LT"/>
              </w:rPr>
            </w:pPr>
            <w:r w:rsidRPr="00D65244">
              <w:rPr>
                <w:sz w:val="22"/>
                <w:szCs w:val="22"/>
                <w:lang w:val="lt-LT"/>
              </w:rPr>
              <w:t>seniūnijos keliai ir gatvės</w:t>
            </w:r>
          </w:p>
        </w:tc>
        <w:tc>
          <w:tcPr>
            <w:tcW w:w="1419" w:type="dxa"/>
            <w:gridSpan w:val="2"/>
          </w:tcPr>
          <w:p w14:paraId="46EC12AA" w14:textId="51CAEAE5" w:rsidR="00297EBD" w:rsidRPr="0024043A" w:rsidRDefault="00124688" w:rsidP="00124688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80 km</w:t>
            </w:r>
          </w:p>
        </w:tc>
        <w:tc>
          <w:tcPr>
            <w:tcW w:w="850" w:type="dxa"/>
          </w:tcPr>
          <w:p w14:paraId="6994E59D" w14:textId="587285C2" w:rsidR="00297EBD" w:rsidRPr="00537A5F" w:rsidRDefault="00537A5F" w:rsidP="008A1814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537A5F">
              <w:rPr>
                <w:sz w:val="22"/>
                <w:szCs w:val="22"/>
                <w:lang w:val="lt-LT"/>
              </w:rPr>
              <w:t>51,8</w:t>
            </w:r>
          </w:p>
        </w:tc>
      </w:tr>
      <w:tr w:rsidR="00537A5F" w:rsidRPr="00851D59" w14:paraId="36793191" w14:textId="77777777" w:rsidTr="00876636">
        <w:trPr>
          <w:trHeight w:val="551"/>
        </w:trPr>
        <w:tc>
          <w:tcPr>
            <w:tcW w:w="851" w:type="dxa"/>
          </w:tcPr>
          <w:p w14:paraId="7C4D45FE" w14:textId="77777777" w:rsidR="00537A5F" w:rsidRDefault="00537A5F" w:rsidP="00F000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8080" w:type="dxa"/>
            <w:gridSpan w:val="9"/>
          </w:tcPr>
          <w:p w14:paraId="241E3D35" w14:textId="26A20495" w:rsidR="00537A5F" w:rsidRDefault="00E00638" w:rsidP="00E00638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E00638">
              <w:rPr>
                <w:sz w:val="22"/>
                <w:szCs w:val="22"/>
                <w:lang w:val="lt-LT"/>
              </w:rPr>
              <w:t>Iš viso kelių (gatvių) su žvyro danga priežiūra</w:t>
            </w:r>
          </w:p>
        </w:tc>
        <w:tc>
          <w:tcPr>
            <w:tcW w:w="850" w:type="dxa"/>
          </w:tcPr>
          <w:p w14:paraId="371EDFB7" w14:textId="4D47CFEA" w:rsidR="00537A5F" w:rsidRPr="00537A5F" w:rsidRDefault="009A1960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251,0</w:t>
            </w:r>
          </w:p>
        </w:tc>
      </w:tr>
      <w:tr w:rsidR="009A1960" w:rsidRPr="00851D59" w14:paraId="49500C09" w14:textId="77777777" w:rsidTr="00876636">
        <w:trPr>
          <w:trHeight w:val="551"/>
        </w:trPr>
        <w:tc>
          <w:tcPr>
            <w:tcW w:w="851" w:type="dxa"/>
          </w:tcPr>
          <w:p w14:paraId="001CA28F" w14:textId="44C32E5C" w:rsidR="009A1960" w:rsidRDefault="00050115" w:rsidP="00F000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8.</w:t>
            </w:r>
          </w:p>
        </w:tc>
        <w:tc>
          <w:tcPr>
            <w:tcW w:w="2964" w:type="dxa"/>
            <w:gridSpan w:val="2"/>
          </w:tcPr>
          <w:p w14:paraId="6594E76B" w14:textId="1CB63032" w:rsidR="009A1960" w:rsidRPr="00E00638" w:rsidRDefault="00050115" w:rsidP="00050115">
            <w:pPr>
              <w:spacing w:line="360" w:lineRule="auto"/>
              <w:jc w:val="both"/>
              <w:rPr>
                <w:sz w:val="22"/>
                <w:szCs w:val="22"/>
                <w:lang w:val="lt-LT"/>
              </w:rPr>
            </w:pPr>
            <w:r w:rsidRPr="00050115">
              <w:rPr>
                <w:sz w:val="22"/>
                <w:szCs w:val="22"/>
                <w:lang w:val="lt-LT"/>
              </w:rPr>
              <w:t>Keliai ir gatvės su</w:t>
            </w:r>
            <w:r>
              <w:rPr>
                <w:sz w:val="22"/>
                <w:szCs w:val="22"/>
                <w:lang w:val="lt-LT"/>
              </w:rPr>
              <w:t xml:space="preserve"> </w:t>
            </w:r>
            <w:r w:rsidRPr="00050115">
              <w:rPr>
                <w:sz w:val="22"/>
                <w:szCs w:val="22"/>
                <w:lang w:val="lt-LT"/>
              </w:rPr>
              <w:t>asfaltbetonio danga</w:t>
            </w:r>
          </w:p>
        </w:tc>
        <w:tc>
          <w:tcPr>
            <w:tcW w:w="2376" w:type="dxa"/>
            <w:gridSpan w:val="3"/>
          </w:tcPr>
          <w:p w14:paraId="78FEAB22" w14:textId="2B38DEA8" w:rsidR="009A1960" w:rsidRPr="00E00638" w:rsidRDefault="00302DD0" w:rsidP="00302DD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priežiūra</w:t>
            </w:r>
          </w:p>
        </w:tc>
        <w:tc>
          <w:tcPr>
            <w:tcW w:w="1321" w:type="dxa"/>
            <w:gridSpan w:val="2"/>
          </w:tcPr>
          <w:p w14:paraId="3EDB7FBB" w14:textId="73274300" w:rsidR="009A1960" w:rsidRPr="00E00638" w:rsidRDefault="00302DD0" w:rsidP="00A11EC2">
            <w:pPr>
              <w:jc w:val="center"/>
              <w:rPr>
                <w:sz w:val="22"/>
                <w:szCs w:val="22"/>
                <w:lang w:val="lt-LT"/>
              </w:rPr>
            </w:pPr>
            <w:r w:rsidRPr="00302DD0">
              <w:rPr>
                <w:sz w:val="22"/>
                <w:szCs w:val="22"/>
                <w:lang w:val="lt-LT"/>
              </w:rPr>
              <w:t>keliai ir gatvės pagal sąrašą</w:t>
            </w:r>
          </w:p>
        </w:tc>
        <w:tc>
          <w:tcPr>
            <w:tcW w:w="1419" w:type="dxa"/>
            <w:gridSpan w:val="2"/>
          </w:tcPr>
          <w:p w14:paraId="0F3EC184" w14:textId="1C19FF4C" w:rsidR="009A1960" w:rsidRPr="00E00638" w:rsidRDefault="00F231CB" w:rsidP="00302DD0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  <w:r w:rsidRPr="00F231CB">
              <w:rPr>
                <w:sz w:val="22"/>
                <w:szCs w:val="22"/>
                <w:lang w:val="lt-LT"/>
              </w:rPr>
              <w:t>62  km</w:t>
            </w:r>
          </w:p>
        </w:tc>
        <w:tc>
          <w:tcPr>
            <w:tcW w:w="850" w:type="dxa"/>
          </w:tcPr>
          <w:p w14:paraId="1C7ED8CE" w14:textId="28F91AD0" w:rsidR="009A1960" w:rsidRDefault="00A2400B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50,0</w:t>
            </w:r>
          </w:p>
        </w:tc>
      </w:tr>
      <w:tr w:rsidR="006D17FC" w:rsidRPr="00851D59" w14:paraId="77D0561A" w14:textId="77777777" w:rsidTr="00876636">
        <w:trPr>
          <w:trHeight w:val="551"/>
        </w:trPr>
        <w:tc>
          <w:tcPr>
            <w:tcW w:w="851" w:type="dxa"/>
          </w:tcPr>
          <w:p w14:paraId="2D07A946" w14:textId="77777777" w:rsidR="006D17FC" w:rsidRDefault="006D17FC" w:rsidP="00F000B2">
            <w:pPr>
              <w:spacing w:line="360" w:lineRule="auto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8080" w:type="dxa"/>
            <w:gridSpan w:val="9"/>
          </w:tcPr>
          <w:p w14:paraId="0CAD36F6" w14:textId="6E001691" w:rsidR="006D17FC" w:rsidRPr="00F231CB" w:rsidRDefault="006D17FC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6D17FC">
              <w:rPr>
                <w:sz w:val="22"/>
                <w:szCs w:val="22"/>
                <w:lang w:val="lt-LT"/>
              </w:rPr>
              <w:t>Iš viso kelių (gatvių) su asfaltbetonio danga priežiūra</w:t>
            </w:r>
          </w:p>
        </w:tc>
        <w:tc>
          <w:tcPr>
            <w:tcW w:w="850" w:type="dxa"/>
          </w:tcPr>
          <w:p w14:paraId="6C223822" w14:textId="3C7DB5AF" w:rsidR="006D17FC" w:rsidRDefault="006D17FC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50,0</w:t>
            </w:r>
          </w:p>
        </w:tc>
      </w:tr>
      <w:tr w:rsidR="00173A7F" w:rsidRPr="00851D59" w14:paraId="79A6C3BD" w14:textId="77777777" w:rsidTr="00876636">
        <w:trPr>
          <w:trHeight w:val="551"/>
        </w:trPr>
        <w:tc>
          <w:tcPr>
            <w:tcW w:w="8931" w:type="dxa"/>
            <w:gridSpan w:val="10"/>
          </w:tcPr>
          <w:p w14:paraId="1C5F6BA0" w14:textId="3BB521D8" w:rsidR="00173A7F" w:rsidRPr="006D17FC" w:rsidRDefault="00223A66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  </w:t>
            </w:r>
            <w:r w:rsidRPr="00223A66">
              <w:rPr>
                <w:sz w:val="22"/>
                <w:szCs w:val="22"/>
                <w:lang w:val="lt-LT"/>
              </w:rPr>
              <w:t>Iš viso EINAMIESIEMS TIKSLAMS, iš jų</w:t>
            </w:r>
            <w:r>
              <w:rPr>
                <w:sz w:val="22"/>
                <w:szCs w:val="22"/>
                <w:lang w:val="lt-LT"/>
              </w:rPr>
              <w:t>:</w:t>
            </w:r>
          </w:p>
        </w:tc>
        <w:tc>
          <w:tcPr>
            <w:tcW w:w="850" w:type="dxa"/>
          </w:tcPr>
          <w:p w14:paraId="13B09DEA" w14:textId="117D0A70" w:rsidR="00173A7F" w:rsidRDefault="00871EEE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301,0</w:t>
            </w:r>
          </w:p>
        </w:tc>
      </w:tr>
      <w:tr w:rsidR="00871EEE" w:rsidRPr="00851D59" w14:paraId="293FAD97" w14:textId="77777777" w:rsidTr="00876636">
        <w:trPr>
          <w:trHeight w:val="551"/>
        </w:trPr>
        <w:tc>
          <w:tcPr>
            <w:tcW w:w="8931" w:type="dxa"/>
            <w:gridSpan w:val="10"/>
          </w:tcPr>
          <w:p w14:paraId="3E27F34D" w14:textId="498F9756" w:rsidR="00871EEE" w:rsidRDefault="0081057F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81057F">
              <w:rPr>
                <w:sz w:val="22"/>
                <w:szCs w:val="22"/>
                <w:lang w:val="lt-LT"/>
              </w:rPr>
              <w:t>paprastajam remontu</w:t>
            </w:r>
            <w:r>
              <w:rPr>
                <w:sz w:val="22"/>
                <w:szCs w:val="22"/>
                <w:lang w:val="lt-LT"/>
              </w:rPr>
              <w:t>i</w:t>
            </w:r>
          </w:p>
        </w:tc>
        <w:tc>
          <w:tcPr>
            <w:tcW w:w="850" w:type="dxa"/>
          </w:tcPr>
          <w:p w14:paraId="1DADA27F" w14:textId="1BEBA310" w:rsidR="00871EEE" w:rsidRDefault="0081057F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0</w:t>
            </w:r>
            <w:r w:rsidR="00F06D4C">
              <w:rPr>
                <w:sz w:val="22"/>
                <w:szCs w:val="22"/>
                <w:lang w:val="lt-LT"/>
              </w:rPr>
              <w:t>,0</w:t>
            </w:r>
          </w:p>
        </w:tc>
      </w:tr>
      <w:tr w:rsidR="00871EEE" w:rsidRPr="00851D59" w14:paraId="4CA2656A" w14:textId="77777777" w:rsidTr="00876636">
        <w:trPr>
          <w:trHeight w:val="551"/>
        </w:trPr>
        <w:tc>
          <w:tcPr>
            <w:tcW w:w="8931" w:type="dxa"/>
            <w:gridSpan w:val="10"/>
          </w:tcPr>
          <w:p w14:paraId="1D19108E" w14:textId="42DF18DE" w:rsidR="00871EEE" w:rsidRDefault="00B129DA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B129DA">
              <w:rPr>
                <w:sz w:val="22"/>
                <w:szCs w:val="22"/>
                <w:lang w:val="lt-LT"/>
              </w:rPr>
              <w:t>saugaus eismo ir darnaus judumo priemonėms</w:t>
            </w:r>
          </w:p>
        </w:tc>
        <w:tc>
          <w:tcPr>
            <w:tcW w:w="850" w:type="dxa"/>
          </w:tcPr>
          <w:p w14:paraId="659CD4F3" w14:textId="2E984D90" w:rsidR="00871EEE" w:rsidRDefault="00B129DA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0</w:t>
            </w:r>
            <w:r w:rsidR="00F06D4C">
              <w:rPr>
                <w:sz w:val="22"/>
                <w:szCs w:val="22"/>
                <w:lang w:val="lt-LT"/>
              </w:rPr>
              <w:t>,0</w:t>
            </w:r>
          </w:p>
        </w:tc>
      </w:tr>
      <w:tr w:rsidR="00871EEE" w:rsidRPr="00851D59" w14:paraId="3322F159" w14:textId="77777777" w:rsidTr="00876636">
        <w:trPr>
          <w:trHeight w:val="551"/>
        </w:trPr>
        <w:tc>
          <w:tcPr>
            <w:tcW w:w="8931" w:type="dxa"/>
            <w:gridSpan w:val="10"/>
          </w:tcPr>
          <w:p w14:paraId="7FF89377" w14:textId="23A4EE80" w:rsidR="00871EEE" w:rsidRDefault="008E35D5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8E35D5">
              <w:rPr>
                <w:sz w:val="22"/>
                <w:szCs w:val="22"/>
                <w:lang w:val="lt-LT"/>
              </w:rPr>
              <w:t>IŠ VISO, iš jų:</w:t>
            </w:r>
          </w:p>
        </w:tc>
        <w:tc>
          <w:tcPr>
            <w:tcW w:w="850" w:type="dxa"/>
          </w:tcPr>
          <w:p w14:paraId="7E3E3277" w14:textId="1DD398E0" w:rsidR="00871EEE" w:rsidRDefault="008E35D5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866,1</w:t>
            </w:r>
          </w:p>
        </w:tc>
      </w:tr>
      <w:tr w:rsidR="00871EEE" w:rsidRPr="00851D59" w14:paraId="1051A7BA" w14:textId="77777777" w:rsidTr="00876636">
        <w:trPr>
          <w:trHeight w:val="551"/>
        </w:trPr>
        <w:tc>
          <w:tcPr>
            <w:tcW w:w="8931" w:type="dxa"/>
            <w:gridSpan w:val="10"/>
          </w:tcPr>
          <w:p w14:paraId="6C237489" w14:textId="2DB0AFEB" w:rsidR="00871EEE" w:rsidRDefault="00B441B7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B441B7">
              <w:rPr>
                <w:sz w:val="22"/>
                <w:szCs w:val="22"/>
                <w:lang w:val="lt-LT"/>
              </w:rPr>
              <w:t>TURTUI ĮSIGYTI (vietinės reikšmės keliams tiesti, rekonstruoti ir kapitališkai remontuoti)</w:t>
            </w:r>
          </w:p>
        </w:tc>
        <w:tc>
          <w:tcPr>
            <w:tcW w:w="850" w:type="dxa"/>
          </w:tcPr>
          <w:p w14:paraId="273AA827" w14:textId="7C101D3F" w:rsidR="00871EEE" w:rsidRDefault="00B441B7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565,1</w:t>
            </w:r>
          </w:p>
        </w:tc>
      </w:tr>
      <w:tr w:rsidR="00871EEE" w:rsidRPr="00851D59" w14:paraId="6B82DBAF" w14:textId="77777777" w:rsidTr="00876636">
        <w:trPr>
          <w:trHeight w:val="551"/>
        </w:trPr>
        <w:tc>
          <w:tcPr>
            <w:tcW w:w="8931" w:type="dxa"/>
            <w:gridSpan w:val="10"/>
          </w:tcPr>
          <w:p w14:paraId="4400FC2A" w14:textId="6A8C7C6E" w:rsidR="00871EEE" w:rsidRDefault="00A558A6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A558A6">
              <w:rPr>
                <w:sz w:val="22"/>
                <w:szCs w:val="22"/>
                <w:lang w:val="lt-LT"/>
              </w:rPr>
              <w:t>EINAMIESIEMS TIKSLAMS</w:t>
            </w:r>
          </w:p>
        </w:tc>
        <w:tc>
          <w:tcPr>
            <w:tcW w:w="850" w:type="dxa"/>
          </w:tcPr>
          <w:p w14:paraId="74D6B24B" w14:textId="6A0B6B71" w:rsidR="00871EEE" w:rsidRDefault="00A558A6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301,0</w:t>
            </w:r>
          </w:p>
        </w:tc>
      </w:tr>
      <w:tr w:rsidR="005602EB" w:rsidRPr="00851D59" w14:paraId="52BCCFDF" w14:textId="77777777" w:rsidTr="00876636">
        <w:trPr>
          <w:trHeight w:val="551"/>
        </w:trPr>
        <w:tc>
          <w:tcPr>
            <w:tcW w:w="8931" w:type="dxa"/>
            <w:gridSpan w:val="10"/>
          </w:tcPr>
          <w:p w14:paraId="3B623D67" w14:textId="6C9CFBEA" w:rsidR="005602EB" w:rsidRPr="00A558A6" w:rsidRDefault="005602EB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5602EB">
              <w:rPr>
                <w:sz w:val="22"/>
                <w:szCs w:val="22"/>
                <w:lang w:val="lt-LT"/>
              </w:rPr>
              <w:t>augaus eismo ir darnaus judumo priemonėms (≥10%)</w:t>
            </w:r>
          </w:p>
        </w:tc>
        <w:tc>
          <w:tcPr>
            <w:tcW w:w="850" w:type="dxa"/>
          </w:tcPr>
          <w:p w14:paraId="42DA7B66" w14:textId="4D6D2847" w:rsidR="005602EB" w:rsidRDefault="005602EB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85,5</w:t>
            </w:r>
          </w:p>
        </w:tc>
      </w:tr>
      <w:tr w:rsidR="006A3C9D" w:rsidRPr="00851D59" w14:paraId="28044368" w14:textId="77777777" w:rsidTr="004265CE">
        <w:trPr>
          <w:trHeight w:val="633"/>
        </w:trPr>
        <w:tc>
          <w:tcPr>
            <w:tcW w:w="8931" w:type="dxa"/>
            <w:gridSpan w:val="10"/>
            <w:tcBorders>
              <w:bottom w:val="single" w:sz="4" w:space="0" w:color="auto"/>
            </w:tcBorders>
          </w:tcPr>
          <w:p w14:paraId="650685DC" w14:textId="06F1C40B" w:rsidR="006A3C9D" w:rsidRPr="005602EB" w:rsidRDefault="006A3C9D" w:rsidP="006D17FC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 w:rsidRPr="006A3C9D">
              <w:rPr>
                <w:sz w:val="22"/>
                <w:szCs w:val="22"/>
                <w:lang w:val="lt-LT"/>
              </w:rPr>
              <w:t>vietinės reikšmės keliams tiesti, rekonstruoti ir taisyti (remontuoti) (≥50%)</w:t>
            </w:r>
          </w:p>
        </w:tc>
        <w:tc>
          <w:tcPr>
            <w:tcW w:w="850" w:type="dxa"/>
          </w:tcPr>
          <w:p w14:paraId="464A35F1" w14:textId="336384F8" w:rsidR="006A3C9D" w:rsidRDefault="006A3C9D" w:rsidP="009A1960">
            <w:pPr>
              <w:spacing w:line="360" w:lineRule="auto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565,1</w:t>
            </w:r>
          </w:p>
        </w:tc>
      </w:tr>
    </w:tbl>
    <w:p w14:paraId="3A85EDD8" w14:textId="1A4DF61D" w:rsidR="005D6C46" w:rsidRPr="00851D59" w:rsidRDefault="00871EEE" w:rsidP="004265CE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="00296570">
        <w:rPr>
          <w:sz w:val="24"/>
          <w:szCs w:val="24"/>
          <w:lang w:val="lt-LT"/>
        </w:rPr>
        <w:t xml:space="preserve">                                               __________________</w:t>
      </w:r>
    </w:p>
    <w:p w14:paraId="558625EC" w14:textId="5532AC73" w:rsidR="00500622" w:rsidRDefault="00500622" w:rsidP="00B85BF1">
      <w:pPr>
        <w:spacing w:line="276" w:lineRule="auto"/>
        <w:jc w:val="both"/>
        <w:rPr>
          <w:sz w:val="24"/>
          <w:szCs w:val="24"/>
          <w:lang w:val="lt-LT"/>
        </w:rPr>
      </w:pPr>
    </w:p>
    <w:p w14:paraId="3B47C324" w14:textId="77777777" w:rsidR="008263A9" w:rsidRDefault="008263A9" w:rsidP="00B85BF1">
      <w:pPr>
        <w:spacing w:line="276" w:lineRule="auto"/>
        <w:jc w:val="both"/>
        <w:rPr>
          <w:sz w:val="24"/>
          <w:szCs w:val="24"/>
          <w:lang w:val="lt-LT"/>
        </w:rPr>
      </w:pPr>
    </w:p>
    <w:p w14:paraId="2A987B6E" w14:textId="77777777" w:rsidR="008263A9" w:rsidRDefault="008263A9" w:rsidP="00B85BF1">
      <w:pPr>
        <w:spacing w:line="276" w:lineRule="auto"/>
        <w:jc w:val="both"/>
        <w:rPr>
          <w:sz w:val="24"/>
          <w:szCs w:val="24"/>
          <w:lang w:val="lt-LT"/>
        </w:rPr>
      </w:pPr>
    </w:p>
    <w:p w14:paraId="181BA81B" w14:textId="77777777" w:rsidR="008263A9" w:rsidRDefault="008263A9" w:rsidP="00B85BF1">
      <w:pPr>
        <w:spacing w:line="276" w:lineRule="auto"/>
        <w:jc w:val="both"/>
        <w:rPr>
          <w:sz w:val="24"/>
          <w:szCs w:val="24"/>
          <w:lang w:val="lt-LT"/>
        </w:rPr>
      </w:pPr>
    </w:p>
    <w:p w14:paraId="1EC45BFE" w14:textId="77777777" w:rsidR="008263A9" w:rsidRDefault="008263A9" w:rsidP="00B85BF1">
      <w:pPr>
        <w:spacing w:line="276" w:lineRule="auto"/>
        <w:jc w:val="both"/>
        <w:rPr>
          <w:sz w:val="24"/>
          <w:szCs w:val="24"/>
          <w:lang w:val="lt-LT"/>
        </w:rPr>
      </w:pPr>
    </w:p>
    <w:p w14:paraId="0DF1B2DE" w14:textId="77777777" w:rsidR="008263A9" w:rsidRPr="00851D59" w:rsidRDefault="008263A9" w:rsidP="00B85BF1">
      <w:pPr>
        <w:spacing w:line="276" w:lineRule="auto"/>
        <w:jc w:val="both"/>
        <w:rPr>
          <w:sz w:val="24"/>
          <w:szCs w:val="24"/>
          <w:lang w:val="lt-LT"/>
        </w:rPr>
      </w:pPr>
    </w:p>
    <w:p w14:paraId="1669C4E6" w14:textId="77777777" w:rsidR="00500622" w:rsidRPr="00851D59" w:rsidRDefault="00500622" w:rsidP="00500622">
      <w:pPr>
        <w:tabs>
          <w:tab w:val="left" w:pos="709"/>
        </w:tabs>
        <w:spacing w:line="120" w:lineRule="auto"/>
        <w:jc w:val="center"/>
        <w:rPr>
          <w:sz w:val="24"/>
          <w:szCs w:val="24"/>
          <w:lang w:val="lt-LT"/>
        </w:rPr>
      </w:pPr>
    </w:p>
    <w:p w14:paraId="72B37030" w14:textId="77777777" w:rsidR="00500622" w:rsidRPr="00851D59" w:rsidRDefault="00500622" w:rsidP="00500622">
      <w:pPr>
        <w:rPr>
          <w:sz w:val="24"/>
          <w:szCs w:val="24"/>
          <w:lang w:val="lt-LT"/>
        </w:rPr>
      </w:pPr>
    </w:p>
    <w:p w14:paraId="68E3C9F6" w14:textId="77777777" w:rsidR="00500622" w:rsidRPr="00851D59" w:rsidRDefault="00500622" w:rsidP="00500622">
      <w:pPr>
        <w:rPr>
          <w:sz w:val="24"/>
          <w:szCs w:val="24"/>
          <w:lang w:val="lt-LT"/>
        </w:rPr>
      </w:pPr>
      <w:r w:rsidRPr="00851D59">
        <w:rPr>
          <w:sz w:val="24"/>
          <w:szCs w:val="24"/>
          <w:lang w:val="lt-LT"/>
        </w:rPr>
        <w:t>Parengė</w:t>
      </w:r>
    </w:p>
    <w:p w14:paraId="05C7CB32" w14:textId="77777777" w:rsidR="00500622" w:rsidRPr="00851D59" w:rsidRDefault="00500622" w:rsidP="00500622">
      <w:pPr>
        <w:jc w:val="both"/>
        <w:rPr>
          <w:sz w:val="24"/>
          <w:szCs w:val="24"/>
          <w:lang w:val="lt-LT"/>
        </w:rPr>
      </w:pPr>
      <w:r w:rsidRPr="00851D59">
        <w:rPr>
          <w:sz w:val="24"/>
          <w:szCs w:val="24"/>
          <w:lang w:val="lt-LT"/>
        </w:rPr>
        <w:t>Ūkio skyriaus vyriausioji specialistė</w:t>
      </w:r>
    </w:p>
    <w:p w14:paraId="5CCAF50F" w14:textId="77777777" w:rsidR="00500622" w:rsidRPr="00851D59" w:rsidRDefault="00500622" w:rsidP="00500622">
      <w:pPr>
        <w:rPr>
          <w:sz w:val="24"/>
          <w:szCs w:val="24"/>
          <w:lang w:val="lt-LT"/>
        </w:rPr>
      </w:pPr>
      <w:r w:rsidRPr="00851D59">
        <w:rPr>
          <w:sz w:val="24"/>
          <w:szCs w:val="24"/>
          <w:lang w:val="lt-LT"/>
        </w:rPr>
        <w:t>Rita Bučionienė</w:t>
      </w:r>
    </w:p>
    <w:p w14:paraId="71282D9E" w14:textId="77777777" w:rsidR="00500622" w:rsidRPr="00851D59" w:rsidRDefault="00500622" w:rsidP="00500622">
      <w:pPr>
        <w:jc w:val="both"/>
        <w:rPr>
          <w:sz w:val="24"/>
          <w:szCs w:val="24"/>
          <w:lang w:val="lt-LT"/>
        </w:rPr>
      </w:pPr>
      <w:r w:rsidRPr="00851D59">
        <w:rPr>
          <w:sz w:val="24"/>
          <w:szCs w:val="24"/>
          <w:lang w:val="lt-LT"/>
        </w:rPr>
        <w:t>2025-08-22</w:t>
      </w:r>
    </w:p>
    <w:sectPr w:rsidR="00500622" w:rsidRPr="00851D59" w:rsidSect="004A53FF">
      <w:type w:val="continuous"/>
      <w:pgSz w:w="11906" w:h="16838" w:code="9"/>
      <w:pgMar w:top="142" w:right="567" w:bottom="709" w:left="1701" w:header="624" w:footer="62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8CDC" w14:textId="77777777" w:rsidR="00FF469A" w:rsidRDefault="00FF469A">
      <w:r>
        <w:separator/>
      </w:r>
    </w:p>
  </w:endnote>
  <w:endnote w:type="continuationSeparator" w:id="0">
    <w:p w14:paraId="53611109" w14:textId="77777777" w:rsidR="00FF469A" w:rsidRDefault="00FF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84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F49DD" w14:textId="77777777" w:rsidR="00FF469A" w:rsidRDefault="00FF469A">
      <w:r>
        <w:separator/>
      </w:r>
    </w:p>
  </w:footnote>
  <w:footnote w:type="continuationSeparator" w:id="0">
    <w:p w14:paraId="199A7220" w14:textId="77777777" w:rsidR="00FF469A" w:rsidRDefault="00FF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49B1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015434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6386F"/>
    <w:multiLevelType w:val="multilevel"/>
    <w:tmpl w:val="65E8CFB0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80"/>
        </w:tabs>
        <w:ind w:left="25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50"/>
        </w:tabs>
        <w:ind w:left="31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50"/>
        </w:tabs>
        <w:ind w:left="46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80"/>
        </w:tabs>
        <w:ind w:left="55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50"/>
        </w:tabs>
        <w:ind w:left="6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 w:hint="default"/>
      </w:rPr>
    </w:lvl>
  </w:abstractNum>
  <w:num w:numId="1" w16cid:durableId="204166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88"/>
    <w:rsid w:val="00000531"/>
    <w:rsid w:val="000005A1"/>
    <w:rsid w:val="000069A0"/>
    <w:rsid w:val="00011D60"/>
    <w:rsid w:val="00013CFC"/>
    <w:rsid w:val="00015434"/>
    <w:rsid w:val="00016093"/>
    <w:rsid w:val="00017E77"/>
    <w:rsid w:val="00020403"/>
    <w:rsid w:val="0002083F"/>
    <w:rsid w:val="000217C2"/>
    <w:rsid w:val="0002443E"/>
    <w:rsid w:val="00026E5A"/>
    <w:rsid w:val="00027932"/>
    <w:rsid w:val="000312CE"/>
    <w:rsid w:val="0003152F"/>
    <w:rsid w:val="00040389"/>
    <w:rsid w:val="00043099"/>
    <w:rsid w:val="00043E40"/>
    <w:rsid w:val="00045405"/>
    <w:rsid w:val="00047D04"/>
    <w:rsid w:val="00050115"/>
    <w:rsid w:val="000533B3"/>
    <w:rsid w:val="00055229"/>
    <w:rsid w:val="00060D3B"/>
    <w:rsid w:val="000628F3"/>
    <w:rsid w:val="00067519"/>
    <w:rsid w:val="000741F1"/>
    <w:rsid w:val="00077B07"/>
    <w:rsid w:val="00082DAD"/>
    <w:rsid w:val="00086BB8"/>
    <w:rsid w:val="00087C13"/>
    <w:rsid w:val="00091464"/>
    <w:rsid w:val="000955F7"/>
    <w:rsid w:val="000A5014"/>
    <w:rsid w:val="000A67A1"/>
    <w:rsid w:val="000A75FF"/>
    <w:rsid w:val="000A7C33"/>
    <w:rsid w:val="000B32CA"/>
    <w:rsid w:val="000C107D"/>
    <w:rsid w:val="000C3BCF"/>
    <w:rsid w:val="000C4DC5"/>
    <w:rsid w:val="000E55C6"/>
    <w:rsid w:val="000F639F"/>
    <w:rsid w:val="00101EA4"/>
    <w:rsid w:val="001023C8"/>
    <w:rsid w:val="00106E65"/>
    <w:rsid w:val="001071FF"/>
    <w:rsid w:val="00110C44"/>
    <w:rsid w:val="00111474"/>
    <w:rsid w:val="00111927"/>
    <w:rsid w:val="00111969"/>
    <w:rsid w:val="0012374D"/>
    <w:rsid w:val="00124688"/>
    <w:rsid w:val="00127049"/>
    <w:rsid w:val="00127E67"/>
    <w:rsid w:val="0013298F"/>
    <w:rsid w:val="001403BE"/>
    <w:rsid w:val="0014109B"/>
    <w:rsid w:val="00145640"/>
    <w:rsid w:val="00145B0A"/>
    <w:rsid w:val="001505D7"/>
    <w:rsid w:val="00150A34"/>
    <w:rsid w:val="001605DD"/>
    <w:rsid w:val="00160AD4"/>
    <w:rsid w:val="00164DD2"/>
    <w:rsid w:val="00171936"/>
    <w:rsid w:val="00171EA4"/>
    <w:rsid w:val="00171F66"/>
    <w:rsid w:val="00173A7F"/>
    <w:rsid w:val="00175089"/>
    <w:rsid w:val="00181951"/>
    <w:rsid w:val="00183132"/>
    <w:rsid w:val="00186CE9"/>
    <w:rsid w:val="00192CBB"/>
    <w:rsid w:val="00196511"/>
    <w:rsid w:val="0019793B"/>
    <w:rsid w:val="001B2708"/>
    <w:rsid w:val="001B4C24"/>
    <w:rsid w:val="001C057D"/>
    <w:rsid w:val="001C2BCB"/>
    <w:rsid w:val="001C5A2D"/>
    <w:rsid w:val="001C79FA"/>
    <w:rsid w:val="001D00C9"/>
    <w:rsid w:val="001D082D"/>
    <w:rsid w:val="001D1BE7"/>
    <w:rsid w:val="001D5581"/>
    <w:rsid w:val="001E2050"/>
    <w:rsid w:val="001E21C7"/>
    <w:rsid w:val="001F380F"/>
    <w:rsid w:val="001F3DF3"/>
    <w:rsid w:val="001F5B4D"/>
    <w:rsid w:val="001F74DC"/>
    <w:rsid w:val="00201DD7"/>
    <w:rsid w:val="002020D8"/>
    <w:rsid w:val="002039A4"/>
    <w:rsid w:val="002203D3"/>
    <w:rsid w:val="00223A66"/>
    <w:rsid w:val="0023432D"/>
    <w:rsid w:val="00236671"/>
    <w:rsid w:val="0024043A"/>
    <w:rsid w:val="00242365"/>
    <w:rsid w:val="00260794"/>
    <w:rsid w:val="00261954"/>
    <w:rsid w:val="00266FD6"/>
    <w:rsid w:val="00274A4C"/>
    <w:rsid w:val="00277FB8"/>
    <w:rsid w:val="00283E69"/>
    <w:rsid w:val="002846AB"/>
    <w:rsid w:val="00284FAA"/>
    <w:rsid w:val="00285E17"/>
    <w:rsid w:val="00287C05"/>
    <w:rsid w:val="00294C22"/>
    <w:rsid w:val="00296570"/>
    <w:rsid w:val="00297EBD"/>
    <w:rsid w:val="002A0E52"/>
    <w:rsid w:val="002B19A1"/>
    <w:rsid w:val="002B4EB2"/>
    <w:rsid w:val="002C023B"/>
    <w:rsid w:val="002E1897"/>
    <w:rsid w:val="002E3397"/>
    <w:rsid w:val="002E432B"/>
    <w:rsid w:val="002F0DA7"/>
    <w:rsid w:val="00301C5A"/>
    <w:rsid w:val="00302DD0"/>
    <w:rsid w:val="0030430D"/>
    <w:rsid w:val="00307ECB"/>
    <w:rsid w:val="00314D9D"/>
    <w:rsid w:val="00321249"/>
    <w:rsid w:val="0033493D"/>
    <w:rsid w:val="00334AA6"/>
    <w:rsid w:val="00335197"/>
    <w:rsid w:val="00344575"/>
    <w:rsid w:val="003451A7"/>
    <w:rsid w:val="003507F3"/>
    <w:rsid w:val="00357F5B"/>
    <w:rsid w:val="00362897"/>
    <w:rsid w:val="00366739"/>
    <w:rsid w:val="0037053E"/>
    <w:rsid w:val="003806F7"/>
    <w:rsid w:val="00380A68"/>
    <w:rsid w:val="00381545"/>
    <w:rsid w:val="00381AFF"/>
    <w:rsid w:val="003912AF"/>
    <w:rsid w:val="003B3F25"/>
    <w:rsid w:val="003B517F"/>
    <w:rsid w:val="003B5583"/>
    <w:rsid w:val="003B575B"/>
    <w:rsid w:val="003B6442"/>
    <w:rsid w:val="003C68A3"/>
    <w:rsid w:val="003D0DF8"/>
    <w:rsid w:val="003D27C7"/>
    <w:rsid w:val="003D32D0"/>
    <w:rsid w:val="003D50A7"/>
    <w:rsid w:val="003D5B76"/>
    <w:rsid w:val="003D6BAD"/>
    <w:rsid w:val="003E06F3"/>
    <w:rsid w:val="003E0F7B"/>
    <w:rsid w:val="003E42BB"/>
    <w:rsid w:val="003E5296"/>
    <w:rsid w:val="003E70C6"/>
    <w:rsid w:val="003F0A9B"/>
    <w:rsid w:val="003F0CA0"/>
    <w:rsid w:val="003F420C"/>
    <w:rsid w:val="00403BB1"/>
    <w:rsid w:val="004065DA"/>
    <w:rsid w:val="00422B7C"/>
    <w:rsid w:val="00424945"/>
    <w:rsid w:val="004265CE"/>
    <w:rsid w:val="00447AB8"/>
    <w:rsid w:val="00447B5E"/>
    <w:rsid w:val="00451F49"/>
    <w:rsid w:val="004531B2"/>
    <w:rsid w:val="004671EA"/>
    <w:rsid w:val="00467DA1"/>
    <w:rsid w:val="00474185"/>
    <w:rsid w:val="00476039"/>
    <w:rsid w:val="00480107"/>
    <w:rsid w:val="00486171"/>
    <w:rsid w:val="00497B01"/>
    <w:rsid w:val="004A4933"/>
    <w:rsid w:val="004A502F"/>
    <w:rsid w:val="004A53FF"/>
    <w:rsid w:val="004A65AD"/>
    <w:rsid w:val="004B2C9D"/>
    <w:rsid w:val="004B5DA2"/>
    <w:rsid w:val="004B65FF"/>
    <w:rsid w:val="004B6B06"/>
    <w:rsid w:val="004C079B"/>
    <w:rsid w:val="004C0AD1"/>
    <w:rsid w:val="004C34B8"/>
    <w:rsid w:val="004C5AEC"/>
    <w:rsid w:val="004C5BCE"/>
    <w:rsid w:val="004D234B"/>
    <w:rsid w:val="004D326F"/>
    <w:rsid w:val="004D6453"/>
    <w:rsid w:val="004E195F"/>
    <w:rsid w:val="004E3EC4"/>
    <w:rsid w:val="004E58D7"/>
    <w:rsid w:val="004E68E3"/>
    <w:rsid w:val="004F3575"/>
    <w:rsid w:val="004F5F89"/>
    <w:rsid w:val="004F78A2"/>
    <w:rsid w:val="00500622"/>
    <w:rsid w:val="00511FD1"/>
    <w:rsid w:val="00514FBA"/>
    <w:rsid w:val="00516071"/>
    <w:rsid w:val="0052192F"/>
    <w:rsid w:val="00522FE8"/>
    <w:rsid w:val="0052372C"/>
    <w:rsid w:val="00527AE2"/>
    <w:rsid w:val="00537A5F"/>
    <w:rsid w:val="00550E05"/>
    <w:rsid w:val="005521B4"/>
    <w:rsid w:val="005602EB"/>
    <w:rsid w:val="00561F5E"/>
    <w:rsid w:val="00565B52"/>
    <w:rsid w:val="0058113D"/>
    <w:rsid w:val="0058396A"/>
    <w:rsid w:val="005849CC"/>
    <w:rsid w:val="00590EFA"/>
    <w:rsid w:val="0059188F"/>
    <w:rsid w:val="00595AC9"/>
    <w:rsid w:val="005962D4"/>
    <w:rsid w:val="00597FA2"/>
    <w:rsid w:val="005A4F9B"/>
    <w:rsid w:val="005A5EE8"/>
    <w:rsid w:val="005A661E"/>
    <w:rsid w:val="005B3C5C"/>
    <w:rsid w:val="005B5005"/>
    <w:rsid w:val="005C0893"/>
    <w:rsid w:val="005C17EB"/>
    <w:rsid w:val="005C3FE3"/>
    <w:rsid w:val="005D19AD"/>
    <w:rsid w:val="005D386D"/>
    <w:rsid w:val="005D4344"/>
    <w:rsid w:val="005D6C46"/>
    <w:rsid w:val="005E3D1E"/>
    <w:rsid w:val="005E6A9C"/>
    <w:rsid w:val="005F09ED"/>
    <w:rsid w:val="005F153F"/>
    <w:rsid w:val="005F1E5B"/>
    <w:rsid w:val="005F26F3"/>
    <w:rsid w:val="005F2904"/>
    <w:rsid w:val="005F3FB3"/>
    <w:rsid w:val="005F54A6"/>
    <w:rsid w:val="005F5A36"/>
    <w:rsid w:val="005F7ADE"/>
    <w:rsid w:val="00601E7F"/>
    <w:rsid w:val="00602791"/>
    <w:rsid w:val="0060615B"/>
    <w:rsid w:val="00613C09"/>
    <w:rsid w:val="00616B40"/>
    <w:rsid w:val="006247DB"/>
    <w:rsid w:val="00625255"/>
    <w:rsid w:val="00625690"/>
    <w:rsid w:val="00627C41"/>
    <w:rsid w:val="0063482E"/>
    <w:rsid w:val="00644412"/>
    <w:rsid w:val="0064559D"/>
    <w:rsid w:val="006470AE"/>
    <w:rsid w:val="00647CBA"/>
    <w:rsid w:val="00650A23"/>
    <w:rsid w:val="00651D9A"/>
    <w:rsid w:val="006522F2"/>
    <w:rsid w:val="006557B0"/>
    <w:rsid w:val="006570CE"/>
    <w:rsid w:val="00657563"/>
    <w:rsid w:val="00661DAA"/>
    <w:rsid w:val="00664E34"/>
    <w:rsid w:val="00666CB0"/>
    <w:rsid w:val="006821C0"/>
    <w:rsid w:val="0068731E"/>
    <w:rsid w:val="0069106A"/>
    <w:rsid w:val="0069292C"/>
    <w:rsid w:val="00692CD7"/>
    <w:rsid w:val="00692F5C"/>
    <w:rsid w:val="00693529"/>
    <w:rsid w:val="00693535"/>
    <w:rsid w:val="006A2BC8"/>
    <w:rsid w:val="006A3C9D"/>
    <w:rsid w:val="006A438F"/>
    <w:rsid w:val="006A4FA6"/>
    <w:rsid w:val="006A5A79"/>
    <w:rsid w:val="006B0196"/>
    <w:rsid w:val="006B0FA5"/>
    <w:rsid w:val="006C12E3"/>
    <w:rsid w:val="006C5604"/>
    <w:rsid w:val="006D17FC"/>
    <w:rsid w:val="006E2BFC"/>
    <w:rsid w:val="006E3FB9"/>
    <w:rsid w:val="006E48A5"/>
    <w:rsid w:val="006F6484"/>
    <w:rsid w:val="007076A1"/>
    <w:rsid w:val="00716A89"/>
    <w:rsid w:val="00722D7C"/>
    <w:rsid w:val="007240B1"/>
    <w:rsid w:val="00733B60"/>
    <w:rsid w:val="00734F33"/>
    <w:rsid w:val="007356EB"/>
    <w:rsid w:val="00736E91"/>
    <w:rsid w:val="00744B6C"/>
    <w:rsid w:val="00746FDC"/>
    <w:rsid w:val="007478EF"/>
    <w:rsid w:val="0075111F"/>
    <w:rsid w:val="00751B78"/>
    <w:rsid w:val="00753306"/>
    <w:rsid w:val="0075674F"/>
    <w:rsid w:val="00764B93"/>
    <w:rsid w:val="00767A7A"/>
    <w:rsid w:val="00771C76"/>
    <w:rsid w:val="00775B60"/>
    <w:rsid w:val="00780D19"/>
    <w:rsid w:val="0078236F"/>
    <w:rsid w:val="0078240A"/>
    <w:rsid w:val="0078251D"/>
    <w:rsid w:val="00787BF5"/>
    <w:rsid w:val="00792164"/>
    <w:rsid w:val="007A33A0"/>
    <w:rsid w:val="007A7A4C"/>
    <w:rsid w:val="007B08CF"/>
    <w:rsid w:val="007B5E24"/>
    <w:rsid w:val="007B619D"/>
    <w:rsid w:val="007C129D"/>
    <w:rsid w:val="007C74E0"/>
    <w:rsid w:val="007D5060"/>
    <w:rsid w:val="007E24B0"/>
    <w:rsid w:val="007E2CC1"/>
    <w:rsid w:val="007E366D"/>
    <w:rsid w:val="007E59A2"/>
    <w:rsid w:val="007F2B97"/>
    <w:rsid w:val="007F7F5F"/>
    <w:rsid w:val="00802A46"/>
    <w:rsid w:val="00804215"/>
    <w:rsid w:val="0081057F"/>
    <w:rsid w:val="00811BDE"/>
    <w:rsid w:val="008258E0"/>
    <w:rsid w:val="00825A15"/>
    <w:rsid w:val="008263A9"/>
    <w:rsid w:val="00830927"/>
    <w:rsid w:val="008323B5"/>
    <w:rsid w:val="008371AB"/>
    <w:rsid w:val="00843BD2"/>
    <w:rsid w:val="00851D59"/>
    <w:rsid w:val="00852FB0"/>
    <w:rsid w:val="0085353D"/>
    <w:rsid w:val="00853EDA"/>
    <w:rsid w:val="0085400E"/>
    <w:rsid w:val="00856B0F"/>
    <w:rsid w:val="00863D41"/>
    <w:rsid w:val="008664BB"/>
    <w:rsid w:val="0087198A"/>
    <w:rsid w:val="00871EEE"/>
    <w:rsid w:val="00873181"/>
    <w:rsid w:val="0087403A"/>
    <w:rsid w:val="0087478E"/>
    <w:rsid w:val="00876636"/>
    <w:rsid w:val="00880C7E"/>
    <w:rsid w:val="00882145"/>
    <w:rsid w:val="00883AB1"/>
    <w:rsid w:val="00884B41"/>
    <w:rsid w:val="00897C48"/>
    <w:rsid w:val="008A0040"/>
    <w:rsid w:val="008A1814"/>
    <w:rsid w:val="008A402C"/>
    <w:rsid w:val="008A4A26"/>
    <w:rsid w:val="008A7729"/>
    <w:rsid w:val="008B2A53"/>
    <w:rsid w:val="008B3173"/>
    <w:rsid w:val="008B629A"/>
    <w:rsid w:val="008B662D"/>
    <w:rsid w:val="008C04E5"/>
    <w:rsid w:val="008C3E12"/>
    <w:rsid w:val="008C42D0"/>
    <w:rsid w:val="008C56DC"/>
    <w:rsid w:val="008C6209"/>
    <w:rsid w:val="008D17EB"/>
    <w:rsid w:val="008D2252"/>
    <w:rsid w:val="008D5F40"/>
    <w:rsid w:val="008D7AFC"/>
    <w:rsid w:val="008D7BE5"/>
    <w:rsid w:val="008E07F8"/>
    <w:rsid w:val="008E35D5"/>
    <w:rsid w:val="008E5DCF"/>
    <w:rsid w:val="008E65F8"/>
    <w:rsid w:val="008E7911"/>
    <w:rsid w:val="008F2068"/>
    <w:rsid w:val="008F6D11"/>
    <w:rsid w:val="00913C9B"/>
    <w:rsid w:val="00914D09"/>
    <w:rsid w:val="0092021D"/>
    <w:rsid w:val="00920E9B"/>
    <w:rsid w:val="00925BEA"/>
    <w:rsid w:val="009338C0"/>
    <w:rsid w:val="00933D3F"/>
    <w:rsid w:val="009370E8"/>
    <w:rsid w:val="0094729E"/>
    <w:rsid w:val="0095322F"/>
    <w:rsid w:val="00953FEF"/>
    <w:rsid w:val="00957B8C"/>
    <w:rsid w:val="00961A39"/>
    <w:rsid w:val="00970BEE"/>
    <w:rsid w:val="00970E38"/>
    <w:rsid w:val="00982BB3"/>
    <w:rsid w:val="0098546D"/>
    <w:rsid w:val="009859E5"/>
    <w:rsid w:val="0098665E"/>
    <w:rsid w:val="00987EEB"/>
    <w:rsid w:val="0099173B"/>
    <w:rsid w:val="009A1823"/>
    <w:rsid w:val="009A1960"/>
    <w:rsid w:val="009A39F2"/>
    <w:rsid w:val="009B2041"/>
    <w:rsid w:val="009B3FB5"/>
    <w:rsid w:val="009C0C28"/>
    <w:rsid w:val="009C5740"/>
    <w:rsid w:val="009C749A"/>
    <w:rsid w:val="009D15E9"/>
    <w:rsid w:val="009D43EE"/>
    <w:rsid w:val="009D6B61"/>
    <w:rsid w:val="009D79DA"/>
    <w:rsid w:val="009E45C5"/>
    <w:rsid w:val="009F0B31"/>
    <w:rsid w:val="009F0CF5"/>
    <w:rsid w:val="009F2CA0"/>
    <w:rsid w:val="00A00B0A"/>
    <w:rsid w:val="00A0205A"/>
    <w:rsid w:val="00A07638"/>
    <w:rsid w:val="00A11EC2"/>
    <w:rsid w:val="00A137D8"/>
    <w:rsid w:val="00A147E3"/>
    <w:rsid w:val="00A152E0"/>
    <w:rsid w:val="00A15E9C"/>
    <w:rsid w:val="00A2400B"/>
    <w:rsid w:val="00A26291"/>
    <w:rsid w:val="00A345D4"/>
    <w:rsid w:val="00A36068"/>
    <w:rsid w:val="00A558A6"/>
    <w:rsid w:val="00A579C2"/>
    <w:rsid w:val="00A6193F"/>
    <w:rsid w:val="00A64DD4"/>
    <w:rsid w:val="00A65511"/>
    <w:rsid w:val="00A663A2"/>
    <w:rsid w:val="00A66E2A"/>
    <w:rsid w:val="00A700CA"/>
    <w:rsid w:val="00A738FA"/>
    <w:rsid w:val="00A76029"/>
    <w:rsid w:val="00A8376D"/>
    <w:rsid w:val="00A9215D"/>
    <w:rsid w:val="00A93DBC"/>
    <w:rsid w:val="00A94883"/>
    <w:rsid w:val="00AA422D"/>
    <w:rsid w:val="00AA7451"/>
    <w:rsid w:val="00AC0682"/>
    <w:rsid w:val="00AC181E"/>
    <w:rsid w:val="00AC2EE5"/>
    <w:rsid w:val="00AC361D"/>
    <w:rsid w:val="00AD3EB1"/>
    <w:rsid w:val="00AD7CE1"/>
    <w:rsid w:val="00AE113D"/>
    <w:rsid w:val="00AE1B75"/>
    <w:rsid w:val="00AE57A9"/>
    <w:rsid w:val="00AF0C13"/>
    <w:rsid w:val="00AF202F"/>
    <w:rsid w:val="00AF4D9F"/>
    <w:rsid w:val="00B02F8B"/>
    <w:rsid w:val="00B11415"/>
    <w:rsid w:val="00B12236"/>
    <w:rsid w:val="00B129DA"/>
    <w:rsid w:val="00B145B2"/>
    <w:rsid w:val="00B15A56"/>
    <w:rsid w:val="00B15CB3"/>
    <w:rsid w:val="00B15EB7"/>
    <w:rsid w:val="00B16416"/>
    <w:rsid w:val="00B239A7"/>
    <w:rsid w:val="00B2471B"/>
    <w:rsid w:val="00B27F3B"/>
    <w:rsid w:val="00B3085C"/>
    <w:rsid w:val="00B30CEB"/>
    <w:rsid w:val="00B30E81"/>
    <w:rsid w:val="00B33EA3"/>
    <w:rsid w:val="00B347EE"/>
    <w:rsid w:val="00B423DC"/>
    <w:rsid w:val="00B441B7"/>
    <w:rsid w:val="00B44C9B"/>
    <w:rsid w:val="00B47D7F"/>
    <w:rsid w:val="00B54110"/>
    <w:rsid w:val="00B54462"/>
    <w:rsid w:val="00B57715"/>
    <w:rsid w:val="00B639C7"/>
    <w:rsid w:val="00B64515"/>
    <w:rsid w:val="00B65011"/>
    <w:rsid w:val="00B709A1"/>
    <w:rsid w:val="00B70AB4"/>
    <w:rsid w:val="00B73D69"/>
    <w:rsid w:val="00B823C9"/>
    <w:rsid w:val="00B827AA"/>
    <w:rsid w:val="00B834AC"/>
    <w:rsid w:val="00B849B7"/>
    <w:rsid w:val="00B85BF1"/>
    <w:rsid w:val="00B91CBB"/>
    <w:rsid w:val="00B933DB"/>
    <w:rsid w:val="00BA02AF"/>
    <w:rsid w:val="00BA7E39"/>
    <w:rsid w:val="00BB0E69"/>
    <w:rsid w:val="00BB0F7B"/>
    <w:rsid w:val="00BD2F07"/>
    <w:rsid w:val="00BD327D"/>
    <w:rsid w:val="00BD643C"/>
    <w:rsid w:val="00BD6D27"/>
    <w:rsid w:val="00BE4C37"/>
    <w:rsid w:val="00BF10EC"/>
    <w:rsid w:val="00BF4405"/>
    <w:rsid w:val="00C02283"/>
    <w:rsid w:val="00C04759"/>
    <w:rsid w:val="00C05642"/>
    <w:rsid w:val="00C0673C"/>
    <w:rsid w:val="00C072DC"/>
    <w:rsid w:val="00C124AE"/>
    <w:rsid w:val="00C127BC"/>
    <w:rsid w:val="00C1739E"/>
    <w:rsid w:val="00C221C0"/>
    <w:rsid w:val="00C37EB4"/>
    <w:rsid w:val="00C40BEE"/>
    <w:rsid w:val="00C42EFF"/>
    <w:rsid w:val="00C433C1"/>
    <w:rsid w:val="00C436CB"/>
    <w:rsid w:val="00C447FC"/>
    <w:rsid w:val="00C44DE5"/>
    <w:rsid w:val="00C469A9"/>
    <w:rsid w:val="00C622F2"/>
    <w:rsid w:val="00C64629"/>
    <w:rsid w:val="00C6742F"/>
    <w:rsid w:val="00C767ED"/>
    <w:rsid w:val="00C82EC8"/>
    <w:rsid w:val="00C848AD"/>
    <w:rsid w:val="00C87274"/>
    <w:rsid w:val="00C938B8"/>
    <w:rsid w:val="00C942EF"/>
    <w:rsid w:val="00CA6DE9"/>
    <w:rsid w:val="00CA792A"/>
    <w:rsid w:val="00CB25D0"/>
    <w:rsid w:val="00CB698A"/>
    <w:rsid w:val="00CC23D6"/>
    <w:rsid w:val="00CD37A7"/>
    <w:rsid w:val="00CD6C51"/>
    <w:rsid w:val="00CE4A36"/>
    <w:rsid w:val="00CF0C0B"/>
    <w:rsid w:val="00D01ADA"/>
    <w:rsid w:val="00D020FB"/>
    <w:rsid w:val="00D022E8"/>
    <w:rsid w:val="00D038B8"/>
    <w:rsid w:val="00D0459F"/>
    <w:rsid w:val="00D22006"/>
    <w:rsid w:val="00D238B1"/>
    <w:rsid w:val="00D247FF"/>
    <w:rsid w:val="00D24D4E"/>
    <w:rsid w:val="00D345CE"/>
    <w:rsid w:val="00D34CF2"/>
    <w:rsid w:val="00D37BCB"/>
    <w:rsid w:val="00D463B0"/>
    <w:rsid w:val="00D51BFE"/>
    <w:rsid w:val="00D54C1A"/>
    <w:rsid w:val="00D54C62"/>
    <w:rsid w:val="00D61355"/>
    <w:rsid w:val="00D65244"/>
    <w:rsid w:val="00D655C0"/>
    <w:rsid w:val="00D668EC"/>
    <w:rsid w:val="00D809AC"/>
    <w:rsid w:val="00D87BD9"/>
    <w:rsid w:val="00D94567"/>
    <w:rsid w:val="00D96A48"/>
    <w:rsid w:val="00DA25B7"/>
    <w:rsid w:val="00DA45CD"/>
    <w:rsid w:val="00DB4701"/>
    <w:rsid w:val="00DB7515"/>
    <w:rsid w:val="00DB76C2"/>
    <w:rsid w:val="00DC18AA"/>
    <w:rsid w:val="00DC3FFD"/>
    <w:rsid w:val="00DC7956"/>
    <w:rsid w:val="00DC7A70"/>
    <w:rsid w:val="00DC7B86"/>
    <w:rsid w:val="00DD0620"/>
    <w:rsid w:val="00DD13A3"/>
    <w:rsid w:val="00DF4CB7"/>
    <w:rsid w:val="00DF6BBC"/>
    <w:rsid w:val="00E00638"/>
    <w:rsid w:val="00E00A87"/>
    <w:rsid w:val="00E01135"/>
    <w:rsid w:val="00E04232"/>
    <w:rsid w:val="00E05160"/>
    <w:rsid w:val="00E10257"/>
    <w:rsid w:val="00E167F6"/>
    <w:rsid w:val="00E175B8"/>
    <w:rsid w:val="00E208F9"/>
    <w:rsid w:val="00E20B81"/>
    <w:rsid w:val="00E23157"/>
    <w:rsid w:val="00E231DF"/>
    <w:rsid w:val="00E362CA"/>
    <w:rsid w:val="00E47829"/>
    <w:rsid w:val="00E617E3"/>
    <w:rsid w:val="00E62CE8"/>
    <w:rsid w:val="00E6348A"/>
    <w:rsid w:val="00E66DF2"/>
    <w:rsid w:val="00E67D74"/>
    <w:rsid w:val="00E67F30"/>
    <w:rsid w:val="00E707BD"/>
    <w:rsid w:val="00E82BBC"/>
    <w:rsid w:val="00E840E7"/>
    <w:rsid w:val="00E87075"/>
    <w:rsid w:val="00E87293"/>
    <w:rsid w:val="00E96775"/>
    <w:rsid w:val="00EA4138"/>
    <w:rsid w:val="00EC1091"/>
    <w:rsid w:val="00ED1D8C"/>
    <w:rsid w:val="00ED4184"/>
    <w:rsid w:val="00EE0492"/>
    <w:rsid w:val="00EE70C9"/>
    <w:rsid w:val="00EF053B"/>
    <w:rsid w:val="00EF10F1"/>
    <w:rsid w:val="00EF165F"/>
    <w:rsid w:val="00EF3A49"/>
    <w:rsid w:val="00F000B2"/>
    <w:rsid w:val="00F053F7"/>
    <w:rsid w:val="00F06D4C"/>
    <w:rsid w:val="00F16732"/>
    <w:rsid w:val="00F201C9"/>
    <w:rsid w:val="00F20895"/>
    <w:rsid w:val="00F231CB"/>
    <w:rsid w:val="00F250D8"/>
    <w:rsid w:val="00F26588"/>
    <w:rsid w:val="00F272C4"/>
    <w:rsid w:val="00F303F9"/>
    <w:rsid w:val="00F320E0"/>
    <w:rsid w:val="00F3409C"/>
    <w:rsid w:val="00F37CE0"/>
    <w:rsid w:val="00F42BFA"/>
    <w:rsid w:val="00F46E2A"/>
    <w:rsid w:val="00F476AF"/>
    <w:rsid w:val="00F5171E"/>
    <w:rsid w:val="00F62372"/>
    <w:rsid w:val="00F67C2B"/>
    <w:rsid w:val="00F727C3"/>
    <w:rsid w:val="00F7304D"/>
    <w:rsid w:val="00F908DB"/>
    <w:rsid w:val="00F91662"/>
    <w:rsid w:val="00F91A7F"/>
    <w:rsid w:val="00F970AE"/>
    <w:rsid w:val="00FB05BD"/>
    <w:rsid w:val="00FB6821"/>
    <w:rsid w:val="00FC20BD"/>
    <w:rsid w:val="00FC438B"/>
    <w:rsid w:val="00FD060A"/>
    <w:rsid w:val="00FD1CDF"/>
    <w:rsid w:val="00FE3E3E"/>
    <w:rsid w:val="00FF469A"/>
    <w:rsid w:val="00FF4BD7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966A8"/>
  <w15:docId w15:val="{9DF7AA72-7A41-4CE9-86DD-23379F55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F2658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26588"/>
    <w:rPr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3E70C6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1AD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1ADA"/>
    <w:rPr>
      <w:rFonts w:ascii="Tahoma" w:hAnsi="Tahoma" w:cs="Tahoma"/>
      <w:sz w:val="16"/>
      <w:szCs w:val="16"/>
      <w:lang w:val="en-US" w:eastAsia="en-US"/>
    </w:rPr>
  </w:style>
  <w:style w:type="character" w:customStyle="1" w:styleId="PoratDiagrama">
    <w:name w:val="Poraštė Diagrama"/>
    <w:basedOn w:val="Numatytasispastraiposriftas"/>
    <w:link w:val="Porat"/>
    <w:rsid w:val="00F970AE"/>
    <w:rPr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F970AE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970AE"/>
    <w:rPr>
      <w:lang w:val="en-US" w:eastAsia="en-US"/>
    </w:rPr>
  </w:style>
  <w:style w:type="paragraph" w:styleId="prastasiniatinklio">
    <w:name w:val="Normal (Web)"/>
    <w:basedOn w:val="prastasis"/>
    <w:uiPriority w:val="99"/>
    <w:unhideWhenUsed/>
    <w:qFormat/>
    <w:rsid w:val="00017E77"/>
    <w:pPr>
      <w:spacing w:after="120"/>
    </w:pPr>
  </w:style>
  <w:style w:type="paragraph" w:customStyle="1" w:styleId="CharChar">
    <w:name w:val="Char Char"/>
    <w:basedOn w:val="prastasis"/>
    <w:rsid w:val="00D37BCB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1505D7"/>
    <w:rPr>
      <w:lang w:val="en-US" w:eastAsia="en-US"/>
    </w:rPr>
  </w:style>
  <w:style w:type="table" w:styleId="Lentelstinklelis">
    <w:name w:val="Table Grid"/>
    <w:basedOn w:val="prastojilentel"/>
    <w:uiPriority w:val="59"/>
    <w:rsid w:val="0040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92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buotojas\Application%20Data\Microsoft\&#352;ablonai\Taryba_Spr_Proj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FB2E-3C97-4491-B7D8-A73D6800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0</TotalTime>
  <Pages>2</Pages>
  <Words>1973</Words>
  <Characters>1126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2025-09-03T12:19:00Z</cp:lastPrinted>
  <dcterms:created xsi:type="dcterms:W3CDTF">2025-09-15T08:42:00Z</dcterms:created>
  <dcterms:modified xsi:type="dcterms:W3CDTF">2025-09-15T08:42:00Z</dcterms:modified>
</cp:coreProperties>
</file>